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90797" w14:textId="78066A7D" w:rsidR="004250FC" w:rsidRPr="0042079B" w:rsidRDefault="004250FC" w:rsidP="00545BF1">
      <w:pPr>
        <w:tabs>
          <w:tab w:val="right" w:pos="9638"/>
        </w:tabs>
        <w:rPr>
          <w:rFonts w:cs="Arial"/>
          <w:b/>
          <w:bCs/>
          <w:noProof/>
          <w:szCs w:val="24"/>
        </w:rPr>
      </w:pPr>
      <w:bookmarkStart w:id="0" w:name="Title"/>
      <w:bookmarkStart w:id="1" w:name="DocumentFor"/>
      <w:bookmarkEnd w:id="0"/>
      <w:bookmarkEnd w:id="1"/>
      <w:r w:rsidRPr="0042079B">
        <w:rPr>
          <w:rFonts w:cs="Arial"/>
          <w:b/>
          <w:bCs/>
          <w:noProof/>
          <w:szCs w:val="24"/>
        </w:rPr>
        <w:t>SA WG2 Meeting #S2-1</w:t>
      </w:r>
      <w:r>
        <w:rPr>
          <w:rFonts w:cs="Arial"/>
          <w:b/>
          <w:bCs/>
          <w:noProof/>
          <w:szCs w:val="24"/>
        </w:rPr>
        <w:t>61</w:t>
      </w:r>
      <w:r w:rsidRPr="0042079B">
        <w:rPr>
          <w:rFonts w:cs="Arial"/>
          <w:b/>
          <w:bCs/>
          <w:noProof/>
          <w:szCs w:val="24"/>
        </w:rPr>
        <w:tab/>
      </w:r>
      <w:r>
        <w:rPr>
          <w:rFonts w:cs="Arial"/>
          <w:b/>
          <w:bCs/>
          <w:noProof/>
          <w:szCs w:val="24"/>
        </w:rPr>
        <w:t>S2-2401849</w:t>
      </w:r>
    </w:p>
    <w:p w14:paraId="1B5500AD" w14:textId="77777777" w:rsidR="004250FC" w:rsidRDefault="004250FC" w:rsidP="00545BF1">
      <w:pPr>
        <w:pBdr>
          <w:bottom w:val="single" w:sz="4" w:space="1" w:color="auto"/>
        </w:pBdr>
        <w:tabs>
          <w:tab w:val="right" w:pos="9638"/>
        </w:tabs>
        <w:rPr>
          <w:rFonts w:cs="Arial"/>
          <w:b/>
          <w:bCs/>
          <w:noProof/>
          <w:szCs w:val="24"/>
        </w:rPr>
      </w:pPr>
      <w:r>
        <w:rPr>
          <w:rFonts w:cs="Arial"/>
          <w:b/>
          <w:bCs/>
          <w:noProof/>
          <w:szCs w:val="24"/>
        </w:rPr>
        <w:t>26 February - 3 March</w:t>
      </w:r>
      <w:r w:rsidRPr="0042079B">
        <w:rPr>
          <w:rFonts w:cs="Arial"/>
          <w:b/>
          <w:bCs/>
          <w:noProof/>
          <w:szCs w:val="24"/>
        </w:rPr>
        <w:t>, 202</w:t>
      </w:r>
      <w:r>
        <w:rPr>
          <w:rFonts w:cs="Arial"/>
          <w:b/>
          <w:bCs/>
          <w:noProof/>
          <w:szCs w:val="24"/>
        </w:rPr>
        <w:t>4</w:t>
      </w:r>
      <w:r w:rsidRPr="0042079B">
        <w:rPr>
          <w:rFonts w:cs="Arial"/>
          <w:b/>
          <w:bCs/>
          <w:noProof/>
          <w:szCs w:val="24"/>
        </w:rPr>
        <w:t xml:space="preserve">, </w:t>
      </w:r>
      <w:r>
        <w:rPr>
          <w:rFonts w:cs="Arial"/>
          <w:b/>
          <w:bCs/>
          <w:noProof/>
          <w:szCs w:val="24"/>
        </w:rPr>
        <w:t>Athens, Greece</w:t>
      </w:r>
    </w:p>
    <w:p w14:paraId="1F24ED3F" w14:textId="2707B801" w:rsidR="002F1903" w:rsidRDefault="002F1903" w:rsidP="002F1903">
      <w:pPr>
        <w:tabs>
          <w:tab w:val="right" w:pos="9638"/>
        </w:tabs>
        <w:rPr>
          <w:rFonts w:cs="Arial"/>
          <w:b/>
          <w:sz w:val="24"/>
        </w:rPr>
      </w:pPr>
      <w:r>
        <w:rPr>
          <w:rFonts w:cs="Arial"/>
          <w:b/>
          <w:sz w:val="24"/>
        </w:rPr>
        <w:t>SA WG2 Meeting #S2-160AHE</w:t>
      </w:r>
      <w:r>
        <w:rPr>
          <w:rFonts w:cs="Arial"/>
          <w:b/>
          <w:sz w:val="24"/>
        </w:rPr>
        <w:tab/>
        <w:t>S2-2400034</w:t>
      </w:r>
    </w:p>
    <w:p w14:paraId="4A48F2D9" w14:textId="77777777" w:rsidR="002F1903" w:rsidRDefault="002F1903" w:rsidP="002F1903">
      <w:pPr>
        <w:pBdr>
          <w:bottom w:val="single" w:sz="6" w:space="0" w:color="auto"/>
        </w:pBdr>
        <w:tabs>
          <w:tab w:val="right" w:pos="9638"/>
        </w:tabs>
        <w:rPr>
          <w:rFonts w:cs="Arial"/>
          <w:b/>
          <w:sz w:val="24"/>
        </w:rPr>
      </w:pPr>
      <w:r>
        <w:rPr>
          <w:rFonts w:cs="Arial"/>
          <w:b/>
          <w:sz w:val="24"/>
        </w:rPr>
        <w:t>22 - 29 January, 2024, Electronic</w:t>
      </w:r>
    </w:p>
    <w:p w14:paraId="7FC3FEF6" w14:textId="45E5FDCB" w:rsidR="000130F8" w:rsidRDefault="002F1903" w:rsidP="00AD50BF">
      <w:pPr>
        <w:pStyle w:val="Header"/>
        <w:tabs>
          <w:tab w:val="right" w:pos="9356"/>
        </w:tabs>
        <w:jc w:val="center"/>
      </w:pPr>
      <w:r>
        <w:rPr>
          <w:noProof/>
          <w:lang w:val="en-US" w:eastAsia="zh-CN"/>
        </w:rPr>
        <mc:AlternateContent>
          <mc:Choice Requires="wps">
            <w:drawing>
              <wp:anchor distT="0" distB="0" distL="114300" distR="114300" simplePos="0" relativeHeight="251658240" behindDoc="0" locked="0" layoutInCell="1" allowOverlap="1" wp14:anchorId="2AA51F70" wp14:editId="57563813">
                <wp:simplePos x="0" y="0"/>
                <wp:positionH relativeFrom="column">
                  <wp:posOffset>-583565</wp:posOffset>
                </wp:positionH>
                <wp:positionV relativeFrom="paragraph">
                  <wp:posOffset>124460</wp:posOffset>
                </wp:positionV>
                <wp:extent cx="6858000" cy="8865235"/>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8865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10555"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2FEF583" w14:textId="77777777" w:rsidTr="002F1903">
                              <w:trPr>
                                <w:cantSplit/>
                              </w:trPr>
                              <w:tc>
                                <w:tcPr>
                                  <w:tcW w:w="3085" w:type="dxa"/>
                                  <w:tcBorders>
                                    <w:top w:val="single" w:sz="4" w:space="0" w:color="auto"/>
                                    <w:bottom w:val="single" w:sz="4" w:space="0" w:color="auto"/>
                                    <w:right w:val="single" w:sz="4" w:space="0" w:color="auto"/>
                                  </w:tcBorders>
                                </w:tcPr>
                                <w:p w14:paraId="7E2EFDC5" w14:textId="77777777" w:rsidR="00391C81" w:rsidRDefault="002D439B" w:rsidP="001202FC">
                                  <w:pPr>
                                    <w:pStyle w:val="NormalParagraph"/>
                                  </w:pPr>
                                  <w:r w:rsidRPr="00397056">
                                    <w:rPr>
                                      <w:noProof/>
                                      <w:lang w:val="en-US" w:eastAsia="zh-CN"/>
                                    </w:rPr>
                                    <w:drawing>
                                      <wp:inline distT="0" distB="0" distL="0" distR="0" wp14:anchorId="071C179F" wp14:editId="5BC2F56B">
                                        <wp:extent cx="1188720" cy="1196456"/>
                                        <wp:effectExtent l="38100" t="38100" r="11430" b="2286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04387" cy="1212225"/>
                                                </a:xfrm>
                                                <a:prstGeom prst="rect">
                                                  <a:avLst/>
                                                </a:prstGeom>
                                                <a:ln w="228600" cap="sq" cmpd="thickThin">
                                                  <a:noFill/>
                                                  <a:prstDash val="solid"/>
                                                  <a:miter lim="800000"/>
                                                </a:ln>
                                                <a:effectLst>
                                                  <a:glow rad="25400">
                                                    <a:schemeClr val="accent1">
                                                      <a:alpha val="40000"/>
                                                    </a:schemeClr>
                                                  </a:glow>
                                                  <a:innerShdw blurRad="76200">
                                                    <a:srgbClr val="000000"/>
                                                  </a:innerShdw>
                                                </a:effectLst>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6BCA6074" w14:textId="1359325D" w:rsidR="00391C81" w:rsidRPr="00537BE2" w:rsidRDefault="003D39DB" w:rsidP="001202FC">
                                      <w:pPr>
                                        <w:pStyle w:val="CSDocNo"/>
                                        <w:rPr>
                                          <w:sz w:val="36"/>
                                          <w:szCs w:val="36"/>
                                          <w:lang w:eastAsia="ja-JP"/>
                                        </w:rPr>
                                      </w:pPr>
                                      <w:r>
                                        <w:rPr>
                                          <w:sz w:val="36"/>
                                          <w:szCs w:val="36"/>
                                          <w:lang w:val="en-US" w:eastAsia="ja-JP"/>
                                        </w:rPr>
                                        <w:t>UPG</w:t>
                                      </w:r>
                                      <w:r>
                                        <w:rPr>
                                          <w:rFonts w:hint="eastAsia"/>
                                          <w:sz w:val="36"/>
                                          <w:szCs w:val="36"/>
                                          <w:lang w:val="en-US" w:eastAsia="ja-JP"/>
                                        </w:rPr>
                                        <w:t>#</w:t>
                                      </w:r>
                                      <w:r>
                                        <w:rPr>
                                          <w:sz w:val="36"/>
                                          <w:szCs w:val="36"/>
                                          <w:lang w:val="en-US" w:eastAsia="ja-JP"/>
                                        </w:rPr>
                                        <w:t>08</w:t>
                                      </w:r>
                                      <w:r>
                                        <w:rPr>
                                          <w:rFonts w:hint="eastAsia"/>
                                          <w:sz w:val="36"/>
                                          <w:szCs w:val="36"/>
                                          <w:lang w:val="en-US" w:eastAsia="ja-JP"/>
                                        </w:rPr>
                                        <w:t xml:space="preserve"> Doc </w:t>
                                      </w:r>
                                      <w:r>
                                        <w:rPr>
                                          <w:sz w:val="36"/>
                                          <w:szCs w:val="36"/>
                                          <w:lang w:val="en-US" w:eastAsia="ja-JP"/>
                                        </w:rPr>
                                        <w:t>126</w:t>
                                      </w:r>
                                    </w:p>
                                  </w:sdtContent>
                                </w:sdt>
                                <w:p w14:paraId="4DE345F0" w14:textId="58FE07BA" w:rsidR="00391C81" w:rsidRPr="00537BE2" w:rsidRDefault="00000000" w:rsidP="00C40690">
                                  <w:pPr>
                                    <w:pStyle w:val="CSDocTitle"/>
                                    <w:rPr>
                                      <w:lang w:eastAsia="ja-JP"/>
                                    </w:rPr>
                                  </w:pPr>
                                  <w:sdt>
                                    <w:sdtPr>
                                      <w:rPr>
                                        <w:rFonts w:cs="Arial"/>
                                        <w:bCs/>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1D7076">
                                        <w:rPr>
                                          <w:rFonts w:cs="Arial"/>
                                          <w:bCs/>
                                        </w:rPr>
                                        <w:t>LS on</w:t>
                                      </w:r>
                                      <w:r w:rsidR="001D7076" w:rsidRPr="00214ABB">
                                        <w:rPr>
                                          <w:rFonts w:cs="Arial"/>
                                          <w:bCs/>
                                        </w:rPr>
                                        <w:t xml:space="preserve"> </w:t>
                                      </w:r>
                                      <w:r w:rsidR="001D7076">
                                        <w:rPr>
                                          <w:rFonts w:cs="Arial"/>
                                          <w:bCs/>
                                        </w:rPr>
                                        <w:t>Network Initiated IMS Data Channel</w:t>
                                      </w:r>
                                    </w:sdtContent>
                                  </w:sdt>
                                </w:p>
                              </w:tc>
                            </w:tr>
                            <w:tr w:rsidR="00391C81" w14:paraId="428FBAF1" w14:textId="77777777" w:rsidTr="002F1903">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A1D5697" w14:textId="77777777" w:rsidR="00391C81" w:rsidRDefault="00391C81" w:rsidP="001202FC">
                                  <w:pPr>
                                    <w:pStyle w:val="CSTableTitle"/>
                                  </w:pPr>
                                  <w:r>
                                    <w:t>Meeting Information</w:t>
                                  </w:r>
                                </w:p>
                              </w:tc>
                            </w:tr>
                            <w:tr w:rsidR="00391C81" w14:paraId="60EE4D28" w14:textId="77777777" w:rsidTr="002F1903">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F039275"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67166359" w14:textId="2181E850" w:rsidR="00391C81" w:rsidRPr="00537BE2" w:rsidRDefault="001D7076" w:rsidP="00027F5F">
                                  <w:pPr>
                                    <w:pStyle w:val="CSFieldInfo"/>
                                    <w:rPr>
                                      <w:lang w:eastAsia="ja-JP"/>
                                    </w:rPr>
                                  </w:pPr>
                                  <w:r>
                                    <w:rPr>
                                      <w:lang w:eastAsia="ja-JP"/>
                                    </w:rPr>
                                    <w:t>UPG</w:t>
                                  </w:r>
                                  <w:r w:rsidR="006E53B1">
                                    <w:rPr>
                                      <w:lang w:eastAsia="ja-JP"/>
                                    </w:rPr>
                                    <w:t>#08</w:t>
                                  </w:r>
                                </w:p>
                              </w:tc>
                            </w:tr>
                            <w:tr w:rsidR="00391C81" w14:paraId="2AD53644" w14:textId="77777777" w:rsidTr="002F1903">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3112F317"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10-26T00:00:00Z">
                                      <w:dateFormat w:val="dd/MM/yyyy"/>
                                      <w:lid w:val="en-GB"/>
                                      <w:storeMappedDataAs w:val="dateTime"/>
                                      <w:calendar w:val="gregorian"/>
                                    </w:date>
                                  </w:sdtPr>
                                  <w:sdtContent>
                                    <w:p w14:paraId="3F0480FD" w14:textId="0DAF0A5A" w:rsidR="00391C81" w:rsidRPr="00537BE2" w:rsidRDefault="006E53B1" w:rsidP="00027F5F">
                                      <w:pPr>
                                        <w:pStyle w:val="CSFieldInfo"/>
                                        <w:rPr>
                                          <w:lang w:eastAsia="ja-JP"/>
                                        </w:rPr>
                                      </w:pPr>
                                      <w:r>
                                        <w:rPr>
                                          <w:lang w:eastAsia="ja-JP"/>
                                        </w:rPr>
                                        <w:t>26/10/2023</w:t>
                                      </w:r>
                                    </w:p>
                                  </w:sdtContent>
                                </w:sdt>
                              </w:tc>
                            </w:tr>
                            <w:tr w:rsidR="00391C81" w14:paraId="4EDD29DA" w14:textId="77777777" w:rsidTr="002F1903">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508F85B3"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2D090A4E" w14:textId="0FB9F818" w:rsidR="00391C81" w:rsidRPr="00537BE2" w:rsidRDefault="006E53B1" w:rsidP="00F115A4">
                                      <w:pPr>
                                        <w:pStyle w:val="CSFieldInfo"/>
                                        <w:rPr>
                                          <w:lang w:eastAsia="ja-JP"/>
                                        </w:rPr>
                                      </w:pPr>
                                      <w:r>
                                        <w:rPr>
                                          <w:lang w:eastAsia="ja-JP"/>
                                        </w:rPr>
                                        <w:t>Doha, Qatar</w:t>
                                      </w:r>
                                    </w:p>
                                  </w:sdtContent>
                                </w:sdt>
                              </w:tc>
                            </w:tr>
                            <w:tr w:rsidR="00391C81" w14:paraId="0725A299" w14:textId="77777777" w:rsidTr="002F1903">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59B7008" w14:textId="77777777" w:rsidR="00391C81" w:rsidRDefault="00391C81" w:rsidP="001202FC">
                                  <w:pPr>
                                    <w:pStyle w:val="CSTableTitle"/>
                                  </w:pPr>
                                  <w:r>
                                    <w:t>Document Information</w:t>
                                  </w:r>
                                </w:p>
                              </w:tc>
                            </w:tr>
                            <w:tr w:rsidR="00391C81" w:rsidRPr="00AB4156" w14:paraId="7BC2CC90" w14:textId="77777777" w:rsidTr="002F1903">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9DB8A31"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06516600" w14:textId="705930A2" w:rsidR="00391C81" w:rsidRPr="00AB4156" w:rsidRDefault="006E53B1" w:rsidP="0029433A">
                                  <w:pPr>
                                    <w:pStyle w:val="CSFieldInfo"/>
                                    <w:rPr>
                                      <w:iCs/>
                                      <w:lang w:val="fr-FR" w:eastAsia="ja-JP"/>
                                    </w:rPr>
                                  </w:pPr>
                                  <w:r w:rsidRPr="00AB4156">
                                    <w:rPr>
                                      <w:iCs/>
                                      <w:lang w:val="fr-FR" w:eastAsia="ja-JP"/>
                                    </w:rPr>
                                    <w:t>Boris Antsev</w:t>
                                  </w:r>
                                  <w:r w:rsidR="00D036AE" w:rsidRPr="00AB4156">
                                    <w:rPr>
                                      <w:iCs/>
                                      <w:lang w:val="fr-FR" w:eastAsia="ja-JP"/>
                                    </w:rPr>
                                    <w:t xml:space="preserve"> (</w:t>
                                  </w:r>
                                  <w:r w:rsidRPr="00AB4156">
                                    <w:rPr>
                                      <w:iCs/>
                                      <w:lang w:val="fr-FR" w:eastAsia="ja-JP"/>
                                    </w:rPr>
                                    <w:t>T-Mobile USA</w:t>
                                  </w:r>
                                  <w:r w:rsidR="00D036AE" w:rsidRPr="00AB4156">
                                    <w:rPr>
                                      <w:iCs/>
                                      <w:lang w:val="fr-FR" w:eastAsia="ja-JP"/>
                                    </w:rPr>
                                    <w:t>)</w:t>
                                  </w:r>
                                </w:p>
                              </w:tc>
                            </w:tr>
                            <w:tr w:rsidR="00391C81" w:rsidRPr="00AF22D6" w14:paraId="7FD470CE" w14:textId="77777777" w:rsidTr="002F1903">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B2EA3D9"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4750BFA1" w14:textId="77777777" w:rsidR="00391C81" w:rsidRPr="00537BE2" w:rsidRDefault="00391C81" w:rsidP="001202FC">
                                  <w:pPr>
                                    <w:pStyle w:val="CSFieldInfo"/>
                                    <w:rPr>
                                      <w:lang w:val="es-ES"/>
                                    </w:rPr>
                                  </w:pPr>
                                </w:p>
                              </w:tc>
                            </w:tr>
                            <w:tr w:rsidR="00391C81" w14:paraId="73FFE2B3" w14:textId="77777777" w:rsidTr="002F1903">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3F88F91" w14:textId="77777777" w:rsidR="00391C81" w:rsidRPr="00537BE2" w:rsidRDefault="00391C81" w:rsidP="001202FC">
                                  <w:pPr>
                                    <w:pStyle w:val="CSFieldName"/>
                                  </w:pPr>
                                  <w:r w:rsidRPr="00537BE2">
                                    <w:t>Document Creation Date</w:t>
                                  </w:r>
                                </w:p>
                              </w:tc>
                              <w:tc>
                                <w:tcPr>
                                  <w:tcW w:w="7470" w:type="dxa"/>
                                  <w:vAlign w:val="center"/>
                                </w:tcPr>
                                <w:p w14:paraId="41A8638D" w14:textId="365221DB"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10-26T00:00:00Z">
                                        <w:dateFormat w:val="yyyy-MM-dd"/>
                                        <w:lid w:val="sv-SE"/>
                                        <w:storeMappedDataAs w:val="dateTime"/>
                                        <w:calendar w:val="gregorian"/>
                                      </w:date>
                                    </w:sdtPr>
                                    <w:sdtContent>
                                      <w:r w:rsidR="006E53B1">
                                        <w:rPr>
                                          <w:lang w:val="sv-SE" w:eastAsia="ja-JP"/>
                                        </w:rPr>
                                        <w:t>2023-10-26</w:t>
                                      </w:r>
                                    </w:sdtContent>
                                  </w:sdt>
                                </w:p>
                              </w:tc>
                            </w:tr>
                            <w:tr w:rsidR="00391C81" w14:paraId="2E601C38" w14:textId="77777777" w:rsidTr="002F1903">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AA8DBFF"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7B0C9FEC" w14:textId="03D502B4" w:rsidR="00391C81" w:rsidRPr="00537BE2" w:rsidRDefault="002B6AD4" w:rsidP="001202FC">
                                      <w:pPr>
                                        <w:pStyle w:val="CSFieldInfo"/>
                                      </w:pPr>
                                      <w:r>
                                        <w:t>Approval</w:t>
                                      </w:r>
                                    </w:p>
                                  </w:tc>
                                </w:sdtContent>
                              </w:sdt>
                            </w:tr>
                            <w:tr w:rsidR="00391C81" w14:paraId="6DD1A383" w14:textId="77777777" w:rsidTr="002F1903">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8275102" w14:textId="77777777" w:rsidR="00391C81" w:rsidRPr="00537BE2" w:rsidRDefault="00391C81" w:rsidP="001202FC">
                                  <w:pPr>
                                    <w:pStyle w:val="CSFieldName"/>
                                  </w:pPr>
                                  <w:r w:rsidRPr="00537BE2">
                                    <w:t>Security Classification</w:t>
                                  </w:r>
                                </w:p>
                              </w:tc>
                              <w:tc>
                                <w:tcPr>
                                  <w:tcW w:w="7470" w:type="dxa"/>
                                  <w:vAlign w:val="center"/>
                                </w:tcPr>
                                <w:p w14:paraId="575B8A33" w14:textId="085F7A08"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66803C16" w14:textId="77777777" w:rsidTr="002F1903">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E7AC264" w14:textId="77777777" w:rsidR="00391C81" w:rsidRDefault="00391C81" w:rsidP="001202FC">
                                  <w:pPr>
                                    <w:pStyle w:val="CSTableTitle"/>
                                  </w:pPr>
                                  <w:r>
                                    <w:t>Document Summary</w:t>
                                  </w:r>
                                </w:p>
                              </w:tc>
                            </w:tr>
                            <w:tr w:rsidR="00391C81" w:rsidRPr="00167C13" w14:paraId="412162F0" w14:textId="77777777" w:rsidTr="002F1903">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608DF5F3" w14:textId="77777777" w:rsidR="00391C81" w:rsidRPr="00537BE2" w:rsidRDefault="00B03E74" w:rsidP="00A441AB">
                                      <w:pPr>
                                        <w:pStyle w:val="CSFieldInfo"/>
                                        <w:rPr>
                                          <w:lang w:eastAsia="ja-JP"/>
                                        </w:rPr>
                                      </w:pPr>
                                      <w:r w:rsidRPr="00A164DA">
                                        <w:rPr>
                                          <w:rStyle w:val="PlaceholderText"/>
                                        </w:rPr>
                                        <w:t>[Summary]</w:t>
                                      </w:r>
                                    </w:p>
                                  </w:sdtContent>
                                </w:sdt>
                              </w:tc>
                            </w:tr>
                          </w:tbl>
                          <w:p w14:paraId="38DD6E19" w14:textId="77777777" w:rsidR="00391C81" w:rsidRDefault="00391C81" w:rsidP="00391C81">
                            <w:pPr>
                              <w:pStyle w:val="CSLegalTxt"/>
                            </w:pPr>
                          </w:p>
                          <w:p w14:paraId="21D597EA" w14:textId="77777777" w:rsidR="00391C81" w:rsidRDefault="00391C81" w:rsidP="00391C81">
                            <w:pPr>
                              <w:pStyle w:val="CSLegalTxt"/>
                            </w:pPr>
                          </w:p>
                          <w:p w14:paraId="1A31B5E4"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3F4AFE8B"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01BA30E" w14:textId="77777777" w:rsidR="00391C81" w:rsidRPr="001B1649" w:rsidRDefault="00391C81" w:rsidP="001202FC">
                                  <w:pPr>
                                    <w:pStyle w:val="CSTableTitle"/>
                                  </w:pPr>
                                  <w:r>
                                    <w:t xml:space="preserve">Version History </w:t>
                                  </w:r>
                                </w:p>
                              </w:tc>
                            </w:tr>
                            <w:tr w:rsidR="00391C81" w14:paraId="2DB8348C"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B13E5A7"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055E00A7"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024BB700" w14:textId="77777777" w:rsidR="00391C81" w:rsidRPr="00537BE2" w:rsidRDefault="00391C81" w:rsidP="001202FC">
                                  <w:pPr>
                                    <w:pStyle w:val="CSFieldName"/>
                                  </w:pPr>
                                  <w:r w:rsidRPr="00537BE2">
                                    <w:t xml:space="preserve">Author / Comments </w:t>
                                  </w:r>
                                </w:p>
                              </w:tc>
                            </w:tr>
                            <w:tr w:rsidR="00C962DC" w:rsidRPr="00AB4156" w14:paraId="61FA779F" w14:textId="77777777" w:rsidTr="00AD5D91">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EC4A586" w14:textId="193603B1" w:rsidR="00C962DC" w:rsidRPr="00537BE2" w:rsidRDefault="00C962DC" w:rsidP="0076557A">
                                  <w:pPr>
                                    <w:pStyle w:val="CSFieldInfo"/>
                                    <w:rPr>
                                      <w:lang w:eastAsia="ja-JP"/>
                                    </w:rPr>
                                  </w:pPr>
                                  <w:r>
                                    <w:rPr>
                                      <w:lang w:eastAsia="ja-JP"/>
                                    </w:rPr>
                                    <w:t>202</w:t>
                                  </w:r>
                                  <w:r w:rsidR="0066354F">
                                    <w:rPr>
                                      <w:lang w:eastAsia="ja-JP"/>
                                    </w:rPr>
                                    <w:t>3-10-</w:t>
                                  </w:r>
                                  <w:r w:rsidR="00B915DD">
                                    <w:rPr>
                                      <w:lang w:eastAsia="ja-JP"/>
                                    </w:rPr>
                                    <w:t>26</w:t>
                                  </w:r>
                                </w:p>
                              </w:tc>
                              <w:tc>
                                <w:tcPr>
                                  <w:tcW w:w="1357" w:type="dxa"/>
                                  <w:tcBorders>
                                    <w:top w:val="single" w:sz="4" w:space="0" w:color="auto"/>
                                    <w:bottom w:val="single" w:sz="4" w:space="0" w:color="auto"/>
                                  </w:tcBorders>
                                </w:tcPr>
                                <w:p w14:paraId="290EB4D0" w14:textId="77777777" w:rsidR="00C962DC" w:rsidRPr="00537BE2" w:rsidRDefault="00C962DC" w:rsidP="00C962DC">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14:paraId="343B4CB4" w14:textId="661B26A0" w:rsidR="00C962DC" w:rsidRPr="00AB4156" w:rsidRDefault="00B915DD" w:rsidP="00C962DC">
                                  <w:pPr>
                                    <w:pStyle w:val="CSFieldInfo"/>
                                    <w:rPr>
                                      <w:lang w:val="fr-FR" w:eastAsia="ja-JP"/>
                                    </w:rPr>
                                  </w:pPr>
                                  <w:r w:rsidRPr="00AB4156">
                                    <w:rPr>
                                      <w:iCs/>
                                      <w:lang w:val="fr-FR" w:eastAsia="ja-JP"/>
                                    </w:rPr>
                                    <w:t>Boris Antsev (T-Mobile USA)</w:t>
                                  </w:r>
                                </w:p>
                              </w:tc>
                            </w:tr>
                            <w:tr w:rsidR="00C962DC" w:rsidRPr="00AB4156" w14:paraId="53C8143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0CBED9F" w14:textId="77777777" w:rsidR="00C962DC" w:rsidRPr="00AB4156" w:rsidRDefault="00C962DC" w:rsidP="00C962DC">
                                  <w:pPr>
                                    <w:pStyle w:val="CSFieldInfo"/>
                                    <w:rPr>
                                      <w:lang w:val="fr-FR"/>
                                    </w:rPr>
                                  </w:pPr>
                                </w:p>
                              </w:tc>
                              <w:tc>
                                <w:tcPr>
                                  <w:tcW w:w="1357" w:type="dxa"/>
                                  <w:tcBorders>
                                    <w:top w:val="single" w:sz="4" w:space="0" w:color="auto"/>
                                    <w:bottom w:val="single" w:sz="4" w:space="0" w:color="auto"/>
                                  </w:tcBorders>
                                </w:tcPr>
                                <w:p w14:paraId="0A67C4F5" w14:textId="77777777" w:rsidR="00C962DC" w:rsidRPr="00AB4156" w:rsidRDefault="00C962DC" w:rsidP="00C962DC">
                                  <w:pPr>
                                    <w:pStyle w:val="CSFieldInfo"/>
                                    <w:rPr>
                                      <w:lang w:val="fr-FR"/>
                                    </w:rPr>
                                  </w:pPr>
                                </w:p>
                              </w:tc>
                              <w:tc>
                                <w:tcPr>
                                  <w:tcW w:w="7470" w:type="dxa"/>
                                  <w:tcBorders>
                                    <w:top w:val="single" w:sz="4" w:space="0" w:color="auto"/>
                                    <w:bottom w:val="single" w:sz="4" w:space="0" w:color="auto"/>
                                  </w:tcBorders>
                                </w:tcPr>
                                <w:p w14:paraId="49FB9676" w14:textId="77777777" w:rsidR="00C962DC" w:rsidRPr="00AB4156" w:rsidRDefault="00C962DC" w:rsidP="00C962DC">
                                  <w:pPr>
                                    <w:pStyle w:val="CSFieldInfo"/>
                                    <w:rPr>
                                      <w:lang w:val="fr-FR"/>
                                    </w:rPr>
                                  </w:pPr>
                                </w:p>
                              </w:tc>
                            </w:tr>
                            <w:tr w:rsidR="00C962DC" w:rsidRPr="00AB4156" w14:paraId="538C09E3"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DBB8826" w14:textId="77777777" w:rsidR="00C962DC" w:rsidRPr="00AB4156" w:rsidRDefault="00C962DC" w:rsidP="00C962DC">
                                  <w:pPr>
                                    <w:pStyle w:val="CSFieldInfo"/>
                                    <w:rPr>
                                      <w:lang w:val="fr-FR"/>
                                    </w:rPr>
                                  </w:pPr>
                                </w:p>
                              </w:tc>
                              <w:tc>
                                <w:tcPr>
                                  <w:tcW w:w="1357" w:type="dxa"/>
                                  <w:tcBorders>
                                    <w:top w:val="single" w:sz="4" w:space="0" w:color="auto"/>
                                    <w:bottom w:val="single" w:sz="4" w:space="0" w:color="auto"/>
                                  </w:tcBorders>
                                </w:tcPr>
                                <w:p w14:paraId="5E62E64E" w14:textId="77777777" w:rsidR="00C962DC" w:rsidRPr="00AB4156" w:rsidRDefault="00C962DC" w:rsidP="00C962DC">
                                  <w:pPr>
                                    <w:pStyle w:val="CSFieldInfo"/>
                                    <w:rPr>
                                      <w:lang w:val="fr-FR"/>
                                    </w:rPr>
                                  </w:pPr>
                                </w:p>
                              </w:tc>
                              <w:tc>
                                <w:tcPr>
                                  <w:tcW w:w="7470" w:type="dxa"/>
                                  <w:tcBorders>
                                    <w:top w:val="single" w:sz="4" w:space="0" w:color="auto"/>
                                    <w:bottom w:val="single" w:sz="4" w:space="0" w:color="auto"/>
                                  </w:tcBorders>
                                </w:tcPr>
                                <w:p w14:paraId="132A29A3" w14:textId="77777777" w:rsidR="00C962DC" w:rsidRPr="00AB4156" w:rsidRDefault="00C962DC" w:rsidP="00C962DC">
                                  <w:pPr>
                                    <w:pStyle w:val="CSFieldInfo"/>
                                    <w:rPr>
                                      <w:lang w:val="fr-FR"/>
                                    </w:rPr>
                                  </w:pPr>
                                </w:p>
                              </w:tc>
                            </w:tr>
                          </w:tbl>
                          <w:p w14:paraId="3E6421BB" w14:textId="77777777" w:rsidR="00391C81" w:rsidRPr="00AB4156" w:rsidRDefault="00391C81" w:rsidP="00391C81">
                            <w:pPr>
                              <w:pStyle w:val="CSLegalTxt"/>
                              <w:rPr>
                                <w:lang w:val="fr-FR"/>
                              </w:rPr>
                            </w:pPr>
                          </w:p>
                          <w:p w14:paraId="226EDBBA" w14:textId="77777777" w:rsidR="00391C81" w:rsidRPr="00AB4156" w:rsidRDefault="00391C81" w:rsidP="00391C81">
                            <w:pPr>
                              <w:pStyle w:val="CSLegalTxt"/>
                              <w:rPr>
                                <w:lang w:val="fr-FR"/>
                              </w:rPr>
                            </w:pPr>
                          </w:p>
                          <w:p w14:paraId="11F02B6A" w14:textId="77777777" w:rsidR="00391C81" w:rsidRPr="00AB4156" w:rsidRDefault="00391C81" w:rsidP="00391C81">
                            <w:pPr>
                              <w:pStyle w:val="CSLegalTxt"/>
                              <w:rPr>
                                <w:lang w:val="fr-FR"/>
                              </w:rPr>
                            </w:pPr>
                          </w:p>
                          <w:p w14:paraId="45BE47DE" w14:textId="36560426"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4250FC">
                              <w:rPr>
                                <w:noProof/>
                              </w:rPr>
                              <w:t>2024</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r w:rsidR="009C46E5">
                              <w:t>solutionSol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A51F70" id="_x0000_t202" coordsize="21600,21600" o:spt="202" path="m,l,21600r21600,l21600,xe">
                <v:stroke joinstyle="miter"/>
                <v:path gradientshapeok="t" o:connecttype="rect"/>
              </v:shapetype>
              <v:shape id="Text Box 7" o:spid="_x0000_s1026" type="#_x0000_t202" style="position:absolute;left:0;text-align:left;margin-left:-45.95pt;margin-top:9.8pt;width:540pt;height:698.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" stroked="f">
                <v:textbox>
                  <w:txbxContent>
                    <w:tbl>
                      <w:tblPr>
                        <w:tblW w:w="10555"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2FEF583" w14:textId="77777777" w:rsidTr="002F1903">
                        <w:trPr>
                          <w:cantSplit/>
                        </w:trPr>
                        <w:tc>
                          <w:tcPr>
                            <w:tcW w:w="3085" w:type="dxa"/>
                            <w:tcBorders>
                              <w:top w:val="single" w:sz="4" w:space="0" w:color="auto"/>
                              <w:bottom w:val="single" w:sz="4" w:space="0" w:color="auto"/>
                              <w:right w:val="single" w:sz="4" w:space="0" w:color="auto"/>
                            </w:tcBorders>
                          </w:tcPr>
                          <w:p w14:paraId="7E2EFDC5" w14:textId="77777777" w:rsidR="00391C81" w:rsidRDefault="002D439B" w:rsidP="001202FC">
                            <w:pPr>
                              <w:pStyle w:val="NormalParagraph"/>
                            </w:pPr>
                            <w:r w:rsidRPr="00397056">
                              <w:rPr>
                                <w:noProof/>
                                <w:lang w:val="en-US" w:eastAsia="zh-CN"/>
                              </w:rPr>
                              <w:drawing>
                                <wp:inline distT="0" distB="0" distL="0" distR="0" wp14:anchorId="071C179F" wp14:editId="5BC2F56B">
                                  <wp:extent cx="1188720" cy="1196456"/>
                                  <wp:effectExtent l="38100" t="38100" r="11430" b="2286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04387" cy="1212225"/>
                                          </a:xfrm>
                                          <a:prstGeom prst="rect">
                                            <a:avLst/>
                                          </a:prstGeom>
                                          <a:ln w="228600" cap="sq" cmpd="thickThin">
                                            <a:noFill/>
                                            <a:prstDash val="solid"/>
                                            <a:miter lim="800000"/>
                                          </a:ln>
                                          <a:effectLst>
                                            <a:glow rad="25400">
                                              <a:schemeClr val="accent1">
                                                <a:alpha val="40000"/>
                                              </a:schemeClr>
                                            </a:glow>
                                            <a:innerShdw blurRad="76200">
                                              <a:srgbClr val="000000"/>
                                            </a:innerShdw>
                                          </a:effectLst>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6BCA6074" w14:textId="1359325D" w:rsidR="00391C81" w:rsidRPr="00537BE2" w:rsidRDefault="003D39DB" w:rsidP="001202FC">
                                <w:pPr>
                                  <w:pStyle w:val="CSDocNo"/>
                                  <w:rPr>
                                    <w:sz w:val="36"/>
                                    <w:szCs w:val="36"/>
                                    <w:lang w:eastAsia="ja-JP"/>
                                  </w:rPr>
                                </w:pPr>
                                <w:r>
                                  <w:rPr>
                                    <w:sz w:val="36"/>
                                    <w:szCs w:val="36"/>
                                    <w:lang w:val="en-US" w:eastAsia="ja-JP"/>
                                  </w:rPr>
                                  <w:t>UPG</w:t>
                                </w:r>
                                <w:r>
                                  <w:rPr>
                                    <w:rFonts w:hint="eastAsia"/>
                                    <w:sz w:val="36"/>
                                    <w:szCs w:val="36"/>
                                    <w:lang w:val="en-US" w:eastAsia="ja-JP"/>
                                  </w:rPr>
                                  <w:t>#</w:t>
                                </w:r>
                                <w:r>
                                  <w:rPr>
                                    <w:sz w:val="36"/>
                                    <w:szCs w:val="36"/>
                                    <w:lang w:val="en-US" w:eastAsia="ja-JP"/>
                                  </w:rPr>
                                  <w:t>08</w:t>
                                </w:r>
                                <w:r>
                                  <w:rPr>
                                    <w:rFonts w:hint="eastAsia"/>
                                    <w:sz w:val="36"/>
                                    <w:szCs w:val="36"/>
                                    <w:lang w:val="en-US" w:eastAsia="ja-JP"/>
                                  </w:rPr>
                                  <w:t xml:space="preserve"> Doc </w:t>
                                </w:r>
                                <w:r>
                                  <w:rPr>
                                    <w:sz w:val="36"/>
                                    <w:szCs w:val="36"/>
                                    <w:lang w:val="en-US" w:eastAsia="ja-JP"/>
                                  </w:rPr>
                                  <w:t>126</w:t>
                                </w:r>
                              </w:p>
                            </w:sdtContent>
                          </w:sdt>
                          <w:p w14:paraId="4DE345F0" w14:textId="58FE07BA" w:rsidR="00391C81" w:rsidRPr="00537BE2" w:rsidRDefault="00000000" w:rsidP="00C40690">
                            <w:pPr>
                              <w:pStyle w:val="CSDocTitle"/>
                              <w:rPr>
                                <w:lang w:eastAsia="ja-JP"/>
                              </w:rPr>
                            </w:pPr>
                            <w:sdt>
                              <w:sdtPr>
                                <w:rPr>
                                  <w:rFonts w:cs="Arial"/>
                                  <w:bCs/>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1D7076">
                                  <w:rPr>
                                    <w:rFonts w:cs="Arial"/>
                                    <w:bCs/>
                                  </w:rPr>
                                  <w:t>LS on</w:t>
                                </w:r>
                                <w:r w:rsidR="001D7076" w:rsidRPr="00214ABB">
                                  <w:rPr>
                                    <w:rFonts w:cs="Arial"/>
                                    <w:bCs/>
                                  </w:rPr>
                                  <w:t xml:space="preserve"> </w:t>
                                </w:r>
                                <w:r w:rsidR="001D7076">
                                  <w:rPr>
                                    <w:rFonts w:cs="Arial"/>
                                    <w:bCs/>
                                  </w:rPr>
                                  <w:t>Network Initiated IMS Data Channel</w:t>
                                </w:r>
                              </w:sdtContent>
                            </w:sdt>
                          </w:p>
                        </w:tc>
                      </w:tr>
                      <w:tr w:rsidR="00391C81" w14:paraId="428FBAF1" w14:textId="77777777" w:rsidTr="002F1903">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A1D5697" w14:textId="77777777" w:rsidR="00391C81" w:rsidRDefault="00391C81" w:rsidP="001202FC">
                            <w:pPr>
                              <w:pStyle w:val="CSTableTitle"/>
                            </w:pPr>
                            <w:r>
                              <w:t>Meeting Information</w:t>
                            </w:r>
                          </w:p>
                        </w:tc>
                      </w:tr>
                      <w:tr w:rsidR="00391C81" w14:paraId="60EE4D28" w14:textId="77777777" w:rsidTr="002F1903">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F039275"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67166359" w14:textId="2181E850" w:rsidR="00391C81" w:rsidRPr="00537BE2" w:rsidRDefault="001D7076" w:rsidP="00027F5F">
                            <w:pPr>
                              <w:pStyle w:val="CSFieldInfo"/>
                              <w:rPr>
                                <w:lang w:eastAsia="ja-JP"/>
                              </w:rPr>
                            </w:pPr>
                            <w:r>
                              <w:rPr>
                                <w:lang w:eastAsia="ja-JP"/>
                              </w:rPr>
                              <w:t>UPG</w:t>
                            </w:r>
                            <w:r w:rsidR="006E53B1">
                              <w:rPr>
                                <w:lang w:eastAsia="ja-JP"/>
                              </w:rPr>
                              <w:t>#08</w:t>
                            </w:r>
                          </w:p>
                        </w:tc>
                      </w:tr>
                      <w:tr w:rsidR="00391C81" w14:paraId="2AD53644" w14:textId="77777777" w:rsidTr="002F1903">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3112F317"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10-26T00:00:00Z">
                                <w:dateFormat w:val="dd/MM/yyyy"/>
                                <w:lid w:val="en-GB"/>
                                <w:storeMappedDataAs w:val="dateTime"/>
                                <w:calendar w:val="gregorian"/>
                              </w:date>
                            </w:sdtPr>
                            <w:sdtContent>
                              <w:p w14:paraId="3F0480FD" w14:textId="0DAF0A5A" w:rsidR="00391C81" w:rsidRPr="00537BE2" w:rsidRDefault="006E53B1" w:rsidP="00027F5F">
                                <w:pPr>
                                  <w:pStyle w:val="CSFieldInfo"/>
                                  <w:rPr>
                                    <w:lang w:eastAsia="ja-JP"/>
                                  </w:rPr>
                                </w:pPr>
                                <w:r>
                                  <w:rPr>
                                    <w:lang w:eastAsia="ja-JP"/>
                                  </w:rPr>
                                  <w:t>26/10/2023</w:t>
                                </w:r>
                              </w:p>
                            </w:sdtContent>
                          </w:sdt>
                        </w:tc>
                      </w:tr>
                      <w:tr w:rsidR="00391C81" w14:paraId="4EDD29DA" w14:textId="77777777" w:rsidTr="002F1903">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508F85B3"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2D090A4E" w14:textId="0FB9F818" w:rsidR="00391C81" w:rsidRPr="00537BE2" w:rsidRDefault="006E53B1" w:rsidP="00F115A4">
                                <w:pPr>
                                  <w:pStyle w:val="CSFieldInfo"/>
                                  <w:rPr>
                                    <w:lang w:eastAsia="ja-JP"/>
                                  </w:rPr>
                                </w:pPr>
                                <w:r>
                                  <w:rPr>
                                    <w:lang w:eastAsia="ja-JP"/>
                                  </w:rPr>
                                  <w:t>Doha, Qatar</w:t>
                                </w:r>
                              </w:p>
                            </w:sdtContent>
                          </w:sdt>
                        </w:tc>
                      </w:tr>
                      <w:tr w:rsidR="00391C81" w14:paraId="0725A299" w14:textId="77777777" w:rsidTr="002F1903">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59B7008" w14:textId="77777777" w:rsidR="00391C81" w:rsidRDefault="00391C81" w:rsidP="001202FC">
                            <w:pPr>
                              <w:pStyle w:val="CSTableTitle"/>
                            </w:pPr>
                            <w:r>
                              <w:t>Document Information</w:t>
                            </w:r>
                          </w:p>
                        </w:tc>
                      </w:tr>
                      <w:tr w:rsidR="00391C81" w:rsidRPr="00AB4156" w14:paraId="7BC2CC90" w14:textId="77777777" w:rsidTr="002F1903">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9DB8A31"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06516600" w14:textId="705930A2" w:rsidR="00391C81" w:rsidRPr="00AB4156" w:rsidRDefault="006E53B1" w:rsidP="0029433A">
                            <w:pPr>
                              <w:pStyle w:val="CSFieldInfo"/>
                              <w:rPr>
                                <w:iCs/>
                                <w:lang w:val="fr-FR" w:eastAsia="ja-JP"/>
                              </w:rPr>
                            </w:pPr>
                            <w:r w:rsidRPr="00AB4156">
                              <w:rPr>
                                <w:iCs/>
                                <w:lang w:val="fr-FR" w:eastAsia="ja-JP"/>
                              </w:rPr>
                              <w:t>Boris Antsev</w:t>
                            </w:r>
                            <w:r w:rsidR="00D036AE" w:rsidRPr="00AB4156">
                              <w:rPr>
                                <w:iCs/>
                                <w:lang w:val="fr-FR" w:eastAsia="ja-JP"/>
                              </w:rPr>
                              <w:t xml:space="preserve"> (</w:t>
                            </w:r>
                            <w:r w:rsidRPr="00AB4156">
                              <w:rPr>
                                <w:iCs/>
                                <w:lang w:val="fr-FR" w:eastAsia="ja-JP"/>
                              </w:rPr>
                              <w:t>T-Mobile USA</w:t>
                            </w:r>
                            <w:r w:rsidR="00D036AE" w:rsidRPr="00AB4156">
                              <w:rPr>
                                <w:iCs/>
                                <w:lang w:val="fr-FR" w:eastAsia="ja-JP"/>
                              </w:rPr>
                              <w:t>)</w:t>
                            </w:r>
                          </w:p>
                        </w:tc>
                      </w:tr>
                      <w:tr w:rsidR="00391C81" w:rsidRPr="00AF22D6" w14:paraId="7FD470CE" w14:textId="77777777" w:rsidTr="002F1903">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B2EA3D9"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4750BFA1" w14:textId="77777777" w:rsidR="00391C81" w:rsidRPr="00537BE2" w:rsidRDefault="00391C81" w:rsidP="001202FC">
                            <w:pPr>
                              <w:pStyle w:val="CSFieldInfo"/>
                              <w:rPr>
                                <w:lang w:val="es-ES"/>
                              </w:rPr>
                            </w:pPr>
                          </w:p>
                        </w:tc>
                      </w:tr>
                      <w:tr w:rsidR="00391C81" w14:paraId="73FFE2B3" w14:textId="77777777" w:rsidTr="002F1903">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3F88F91" w14:textId="77777777" w:rsidR="00391C81" w:rsidRPr="00537BE2" w:rsidRDefault="00391C81" w:rsidP="001202FC">
                            <w:pPr>
                              <w:pStyle w:val="CSFieldName"/>
                            </w:pPr>
                            <w:r w:rsidRPr="00537BE2">
                              <w:t>Document Creation Date</w:t>
                            </w:r>
                          </w:p>
                        </w:tc>
                        <w:tc>
                          <w:tcPr>
                            <w:tcW w:w="7470" w:type="dxa"/>
                            <w:vAlign w:val="center"/>
                          </w:tcPr>
                          <w:p w14:paraId="41A8638D" w14:textId="365221DB"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10-26T00:00:00Z">
                                  <w:dateFormat w:val="yyyy-MM-dd"/>
                                  <w:lid w:val="sv-SE"/>
                                  <w:storeMappedDataAs w:val="dateTime"/>
                                  <w:calendar w:val="gregorian"/>
                                </w:date>
                              </w:sdtPr>
                              <w:sdtContent>
                                <w:r w:rsidR="006E53B1">
                                  <w:rPr>
                                    <w:lang w:val="sv-SE" w:eastAsia="ja-JP"/>
                                  </w:rPr>
                                  <w:t>2023-10-26</w:t>
                                </w:r>
                              </w:sdtContent>
                            </w:sdt>
                          </w:p>
                        </w:tc>
                      </w:tr>
                      <w:tr w:rsidR="00391C81" w14:paraId="2E601C38" w14:textId="77777777" w:rsidTr="002F1903">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AA8DBFF"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7B0C9FEC" w14:textId="03D502B4" w:rsidR="00391C81" w:rsidRPr="00537BE2" w:rsidRDefault="002B6AD4" w:rsidP="001202FC">
                                <w:pPr>
                                  <w:pStyle w:val="CSFieldInfo"/>
                                </w:pPr>
                                <w:r>
                                  <w:t>Approval</w:t>
                                </w:r>
                              </w:p>
                            </w:tc>
                          </w:sdtContent>
                        </w:sdt>
                      </w:tr>
                      <w:tr w:rsidR="00391C81" w14:paraId="6DD1A383" w14:textId="77777777" w:rsidTr="002F1903">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8275102" w14:textId="77777777" w:rsidR="00391C81" w:rsidRPr="00537BE2" w:rsidRDefault="00391C81" w:rsidP="001202FC">
                            <w:pPr>
                              <w:pStyle w:val="CSFieldName"/>
                            </w:pPr>
                            <w:r w:rsidRPr="00537BE2">
                              <w:t>Security Classification</w:t>
                            </w:r>
                          </w:p>
                        </w:tc>
                        <w:tc>
                          <w:tcPr>
                            <w:tcW w:w="7470" w:type="dxa"/>
                            <w:vAlign w:val="center"/>
                          </w:tcPr>
                          <w:p w14:paraId="575B8A33" w14:textId="085F7A08"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66803C16" w14:textId="77777777" w:rsidTr="002F1903">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E7AC264" w14:textId="77777777" w:rsidR="00391C81" w:rsidRDefault="00391C81" w:rsidP="001202FC">
                            <w:pPr>
                              <w:pStyle w:val="CSTableTitle"/>
                            </w:pPr>
                            <w:r>
                              <w:t>Document Summary</w:t>
                            </w:r>
                          </w:p>
                        </w:tc>
                      </w:tr>
                      <w:tr w:rsidR="00391C81" w:rsidRPr="00167C13" w14:paraId="412162F0" w14:textId="77777777" w:rsidTr="002F1903">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608DF5F3" w14:textId="77777777" w:rsidR="00391C81" w:rsidRPr="00537BE2" w:rsidRDefault="00B03E74" w:rsidP="00A441AB">
                                <w:pPr>
                                  <w:pStyle w:val="CSFieldInfo"/>
                                  <w:rPr>
                                    <w:lang w:eastAsia="ja-JP"/>
                                  </w:rPr>
                                </w:pPr>
                                <w:r w:rsidRPr="00A164DA">
                                  <w:rPr>
                                    <w:rStyle w:val="PlaceholderText"/>
                                  </w:rPr>
                                  <w:t>[Summary]</w:t>
                                </w:r>
                              </w:p>
                            </w:sdtContent>
                          </w:sdt>
                        </w:tc>
                      </w:tr>
                    </w:tbl>
                    <w:p w14:paraId="38DD6E19" w14:textId="77777777" w:rsidR="00391C81" w:rsidRDefault="00391C81" w:rsidP="00391C81">
                      <w:pPr>
                        <w:pStyle w:val="CSLegalTxt"/>
                      </w:pPr>
                    </w:p>
                    <w:p w14:paraId="21D597EA" w14:textId="77777777" w:rsidR="00391C81" w:rsidRDefault="00391C81" w:rsidP="00391C81">
                      <w:pPr>
                        <w:pStyle w:val="CSLegalTxt"/>
                      </w:pPr>
                    </w:p>
                    <w:p w14:paraId="1A31B5E4"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3F4AFE8B"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01BA30E" w14:textId="77777777" w:rsidR="00391C81" w:rsidRPr="001B1649" w:rsidRDefault="00391C81" w:rsidP="001202FC">
                            <w:pPr>
                              <w:pStyle w:val="CSTableTitle"/>
                            </w:pPr>
                            <w:r>
                              <w:t xml:space="preserve">Version History </w:t>
                            </w:r>
                          </w:p>
                        </w:tc>
                      </w:tr>
                      <w:tr w:rsidR="00391C81" w14:paraId="2DB8348C"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B13E5A7"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055E00A7"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024BB700" w14:textId="77777777" w:rsidR="00391C81" w:rsidRPr="00537BE2" w:rsidRDefault="00391C81" w:rsidP="001202FC">
                            <w:pPr>
                              <w:pStyle w:val="CSFieldName"/>
                            </w:pPr>
                            <w:r w:rsidRPr="00537BE2">
                              <w:t xml:space="preserve">Author / Comments </w:t>
                            </w:r>
                          </w:p>
                        </w:tc>
                      </w:tr>
                      <w:tr w:rsidR="00C962DC" w:rsidRPr="00AB4156" w14:paraId="61FA779F" w14:textId="77777777" w:rsidTr="00AD5D91">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EC4A586" w14:textId="193603B1" w:rsidR="00C962DC" w:rsidRPr="00537BE2" w:rsidRDefault="00C962DC" w:rsidP="0076557A">
                            <w:pPr>
                              <w:pStyle w:val="CSFieldInfo"/>
                              <w:rPr>
                                <w:lang w:eastAsia="ja-JP"/>
                              </w:rPr>
                            </w:pPr>
                            <w:r>
                              <w:rPr>
                                <w:lang w:eastAsia="ja-JP"/>
                              </w:rPr>
                              <w:t>202</w:t>
                            </w:r>
                            <w:r w:rsidR="0066354F">
                              <w:rPr>
                                <w:lang w:eastAsia="ja-JP"/>
                              </w:rPr>
                              <w:t>3-10-</w:t>
                            </w:r>
                            <w:r w:rsidR="00B915DD">
                              <w:rPr>
                                <w:lang w:eastAsia="ja-JP"/>
                              </w:rPr>
                              <w:t>26</w:t>
                            </w:r>
                          </w:p>
                        </w:tc>
                        <w:tc>
                          <w:tcPr>
                            <w:tcW w:w="1357" w:type="dxa"/>
                            <w:tcBorders>
                              <w:top w:val="single" w:sz="4" w:space="0" w:color="auto"/>
                              <w:bottom w:val="single" w:sz="4" w:space="0" w:color="auto"/>
                            </w:tcBorders>
                          </w:tcPr>
                          <w:p w14:paraId="290EB4D0" w14:textId="77777777" w:rsidR="00C962DC" w:rsidRPr="00537BE2" w:rsidRDefault="00C962DC" w:rsidP="00C962DC">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14:paraId="343B4CB4" w14:textId="661B26A0" w:rsidR="00C962DC" w:rsidRPr="00AB4156" w:rsidRDefault="00B915DD" w:rsidP="00C962DC">
                            <w:pPr>
                              <w:pStyle w:val="CSFieldInfo"/>
                              <w:rPr>
                                <w:lang w:val="fr-FR" w:eastAsia="ja-JP"/>
                              </w:rPr>
                            </w:pPr>
                            <w:r w:rsidRPr="00AB4156">
                              <w:rPr>
                                <w:iCs/>
                                <w:lang w:val="fr-FR" w:eastAsia="ja-JP"/>
                              </w:rPr>
                              <w:t>Boris Antsev (T-Mobile USA)</w:t>
                            </w:r>
                          </w:p>
                        </w:tc>
                      </w:tr>
                      <w:tr w:rsidR="00C962DC" w:rsidRPr="00AB4156" w14:paraId="53C8143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0CBED9F" w14:textId="77777777" w:rsidR="00C962DC" w:rsidRPr="00AB4156" w:rsidRDefault="00C962DC" w:rsidP="00C962DC">
                            <w:pPr>
                              <w:pStyle w:val="CSFieldInfo"/>
                              <w:rPr>
                                <w:lang w:val="fr-FR"/>
                              </w:rPr>
                            </w:pPr>
                          </w:p>
                        </w:tc>
                        <w:tc>
                          <w:tcPr>
                            <w:tcW w:w="1357" w:type="dxa"/>
                            <w:tcBorders>
                              <w:top w:val="single" w:sz="4" w:space="0" w:color="auto"/>
                              <w:bottom w:val="single" w:sz="4" w:space="0" w:color="auto"/>
                            </w:tcBorders>
                          </w:tcPr>
                          <w:p w14:paraId="0A67C4F5" w14:textId="77777777" w:rsidR="00C962DC" w:rsidRPr="00AB4156" w:rsidRDefault="00C962DC" w:rsidP="00C962DC">
                            <w:pPr>
                              <w:pStyle w:val="CSFieldInfo"/>
                              <w:rPr>
                                <w:lang w:val="fr-FR"/>
                              </w:rPr>
                            </w:pPr>
                          </w:p>
                        </w:tc>
                        <w:tc>
                          <w:tcPr>
                            <w:tcW w:w="7470" w:type="dxa"/>
                            <w:tcBorders>
                              <w:top w:val="single" w:sz="4" w:space="0" w:color="auto"/>
                              <w:bottom w:val="single" w:sz="4" w:space="0" w:color="auto"/>
                            </w:tcBorders>
                          </w:tcPr>
                          <w:p w14:paraId="49FB9676" w14:textId="77777777" w:rsidR="00C962DC" w:rsidRPr="00AB4156" w:rsidRDefault="00C962DC" w:rsidP="00C962DC">
                            <w:pPr>
                              <w:pStyle w:val="CSFieldInfo"/>
                              <w:rPr>
                                <w:lang w:val="fr-FR"/>
                              </w:rPr>
                            </w:pPr>
                          </w:p>
                        </w:tc>
                      </w:tr>
                      <w:tr w:rsidR="00C962DC" w:rsidRPr="00AB4156" w14:paraId="538C09E3"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DBB8826" w14:textId="77777777" w:rsidR="00C962DC" w:rsidRPr="00AB4156" w:rsidRDefault="00C962DC" w:rsidP="00C962DC">
                            <w:pPr>
                              <w:pStyle w:val="CSFieldInfo"/>
                              <w:rPr>
                                <w:lang w:val="fr-FR"/>
                              </w:rPr>
                            </w:pPr>
                          </w:p>
                        </w:tc>
                        <w:tc>
                          <w:tcPr>
                            <w:tcW w:w="1357" w:type="dxa"/>
                            <w:tcBorders>
                              <w:top w:val="single" w:sz="4" w:space="0" w:color="auto"/>
                              <w:bottom w:val="single" w:sz="4" w:space="0" w:color="auto"/>
                            </w:tcBorders>
                          </w:tcPr>
                          <w:p w14:paraId="5E62E64E" w14:textId="77777777" w:rsidR="00C962DC" w:rsidRPr="00AB4156" w:rsidRDefault="00C962DC" w:rsidP="00C962DC">
                            <w:pPr>
                              <w:pStyle w:val="CSFieldInfo"/>
                              <w:rPr>
                                <w:lang w:val="fr-FR"/>
                              </w:rPr>
                            </w:pPr>
                          </w:p>
                        </w:tc>
                        <w:tc>
                          <w:tcPr>
                            <w:tcW w:w="7470" w:type="dxa"/>
                            <w:tcBorders>
                              <w:top w:val="single" w:sz="4" w:space="0" w:color="auto"/>
                              <w:bottom w:val="single" w:sz="4" w:space="0" w:color="auto"/>
                            </w:tcBorders>
                          </w:tcPr>
                          <w:p w14:paraId="132A29A3" w14:textId="77777777" w:rsidR="00C962DC" w:rsidRPr="00AB4156" w:rsidRDefault="00C962DC" w:rsidP="00C962DC">
                            <w:pPr>
                              <w:pStyle w:val="CSFieldInfo"/>
                              <w:rPr>
                                <w:lang w:val="fr-FR"/>
                              </w:rPr>
                            </w:pPr>
                          </w:p>
                        </w:tc>
                      </w:tr>
                    </w:tbl>
                    <w:p w14:paraId="3E6421BB" w14:textId="77777777" w:rsidR="00391C81" w:rsidRPr="00AB4156" w:rsidRDefault="00391C81" w:rsidP="00391C81">
                      <w:pPr>
                        <w:pStyle w:val="CSLegalTxt"/>
                        <w:rPr>
                          <w:lang w:val="fr-FR"/>
                        </w:rPr>
                      </w:pPr>
                    </w:p>
                    <w:p w14:paraId="226EDBBA" w14:textId="77777777" w:rsidR="00391C81" w:rsidRPr="00AB4156" w:rsidRDefault="00391C81" w:rsidP="00391C81">
                      <w:pPr>
                        <w:pStyle w:val="CSLegalTxt"/>
                        <w:rPr>
                          <w:lang w:val="fr-FR"/>
                        </w:rPr>
                      </w:pPr>
                    </w:p>
                    <w:p w14:paraId="11F02B6A" w14:textId="77777777" w:rsidR="00391C81" w:rsidRPr="00AB4156" w:rsidRDefault="00391C81" w:rsidP="00391C81">
                      <w:pPr>
                        <w:pStyle w:val="CSLegalTxt"/>
                        <w:rPr>
                          <w:lang w:val="fr-FR"/>
                        </w:rPr>
                      </w:pPr>
                    </w:p>
                    <w:p w14:paraId="45BE47DE" w14:textId="36560426"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4250FC">
                        <w:rPr>
                          <w:noProof/>
                        </w:rPr>
                        <w:t>2024</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r w:rsidR="009C46E5">
                        <w:t>solutionSol</w:t>
                      </w:r>
                    </w:p>
                  </w:txbxContent>
                </v:textbox>
              </v:shape>
            </w:pict>
          </mc:Fallback>
        </mc:AlternateContent>
      </w:r>
    </w:p>
    <w:p w14:paraId="1D1919AE" w14:textId="5AF00B15" w:rsidR="00AD50BF" w:rsidRDefault="00AD50BF" w:rsidP="00AD50BF">
      <w:pPr>
        <w:pStyle w:val="Header"/>
        <w:tabs>
          <w:tab w:val="right" w:pos="9356"/>
        </w:tabs>
        <w:jc w:val="center"/>
      </w:pPr>
      <w:r>
        <w:br w:type="page"/>
      </w:r>
      <w:r w:rsidR="002D439B" w:rsidRPr="00397056">
        <w:rPr>
          <w:noProof/>
          <w:lang w:val="en-US" w:eastAsia="zh-CN"/>
        </w:rPr>
        <w:lastRenderedPageBreak/>
        <w:drawing>
          <wp:inline distT="0" distB="0" distL="0" distR="0" wp14:anchorId="5C238420" wp14:editId="59909557">
            <wp:extent cx="649590" cy="653817"/>
            <wp:effectExtent l="38100" t="38100" r="17780" b="1333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76788" cy="681192"/>
                    </a:xfrm>
                    <a:prstGeom prst="rect">
                      <a:avLst/>
                    </a:prstGeom>
                    <a:ln w="228600" cap="sq" cmpd="thickThin">
                      <a:noFill/>
                      <a:prstDash val="solid"/>
                      <a:miter lim="800000"/>
                    </a:ln>
                    <a:effectLst>
                      <a:glow rad="25400">
                        <a:schemeClr val="accent1">
                          <a:alpha val="40000"/>
                        </a:schemeClr>
                      </a:glow>
                      <a:innerShdw blurRad="76200">
                        <a:srgbClr val="000000"/>
                      </a:innerShdw>
                    </a:effectLst>
                  </pic:spPr>
                </pic:pic>
              </a:graphicData>
            </a:graphic>
          </wp:inline>
        </w:drawing>
      </w:r>
    </w:p>
    <w:p w14:paraId="66FAFADB" w14:textId="77777777" w:rsidR="0058060A" w:rsidRDefault="0058060A" w:rsidP="0058060A">
      <w:pPr>
        <w:pStyle w:val="Title"/>
        <w:jc w:val="center"/>
      </w:pPr>
      <w:r w:rsidRPr="009D6A6C">
        <w:t xml:space="preserve">Liaison </w:t>
      </w:r>
      <w:r w:rsidRPr="00477CD5">
        <w:t>Statement</w:t>
      </w:r>
    </w:p>
    <w:p w14:paraId="45768AC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CB512C" w14:paraId="70F9D3B0" w14:textId="77777777" w:rsidTr="001202FC">
        <w:trPr>
          <w:trHeight w:val="590"/>
          <w:tblHeader/>
        </w:trPr>
        <w:tc>
          <w:tcPr>
            <w:tcW w:w="3337" w:type="dxa"/>
            <w:shd w:val="clear" w:color="auto" w:fill="DE002B"/>
            <w:vAlign w:val="center"/>
          </w:tcPr>
          <w:p w14:paraId="6FB80C93" w14:textId="77777777" w:rsidR="00A74A54" w:rsidRPr="0058060A" w:rsidRDefault="00A74A54" w:rsidP="0058060A">
            <w:pPr>
              <w:pStyle w:val="TableHeader"/>
            </w:pPr>
            <w:r w:rsidRPr="0058060A">
              <w:t>Liaison Statement Title:</w:t>
            </w:r>
          </w:p>
        </w:tc>
        <w:tc>
          <w:tcPr>
            <w:tcW w:w="6379" w:type="dxa"/>
            <w:vAlign w:val="center"/>
          </w:tcPr>
          <w:p w14:paraId="02C75A64" w14:textId="77777777" w:rsidR="00B044AA" w:rsidRDefault="00B044AA" w:rsidP="00B044AA">
            <w:pPr>
              <w:pStyle w:val="TableText"/>
            </w:pPr>
          </w:p>
          <w:p w14:paraId="34E372E3" w14:textId="2CCBEE9A" w:rsidR="00B044AA" w:rsidRDefault="001C7CA1" w:rsidP="00B044AA">
            <w:pPr>
              <w:pStyle w:val="TableText"/>
            </w:pPr>
            <w:r w:rsidRPr="00E234FD">
              <w:rPr>
                <w:rFonts w:cs="Arial"/>
                <w:bCs/>
              </w:rPr>
              <w:t xml:space="preserve">LS </w:t>
            </w:r>
            <w:r w:rsidRPr="00237209">
              <w:rPr>
                <w:rFonts w:cs="Arial"/>
                <w:bCs/>
              </w:rPr>
              <w:t xml:space="preserve">on </w:t>
            </w:r>
            <w:r w:rsidR="00D51E91">
              <w:rPr>
                <w:rFonts w:cs="Arial"/>
                <w:bCs/>
              </w:rPr>
              <w:t xml:space="preserve">Network </w:t>
            </w:r>
            <w:r w:rsidR="001E0B09">
              <w:rPr>
                <w:rFonts w:cs="Arial"/>
                <w:bCs/>
              </w:rPr>
              <w:t>Initiated IMS Data Channel</w:t>
            </w:r>
            <w:r w:rsidR="00B044AA">
              <w:t>.</w:t>
            </w:r>
          </w:p>
          <w:p w14:paraId="14BB5007" w14:textId="77777777" w:rsidR="00A74A54" w:rsidRDefault="00A74A54" w:rsidP="00E4345D">
            <w:pPr>
              <w:pStyle w:val="TableText"/>
            </w:pPr>
          </w:p>
        </w:tc>
      </w:tr>
    </w:tbl>
    <w:p w14:paraId="3B3AFB27"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74F6D82"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60C1D684" w14:textId="77777777" w:rsidR="0058060A" w:rsidRDefault="0058060A" w:rsidP="0058060A">
            <w:pPr>
              <w:pStyle w:val="TableHeader"/>
            </w:pPr>
            <w:r>
              <w:t>Source Meeting Information</w:t>
            </w:r>
          </w:p>
        </w:tc>
      </w:tr>
      <w:tr w:rsidR="0058060A" w14:paraId="2B862508"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0D28C8C1" w14:textId="77777777" w:rsidR="0058060A" w:rsidRPr="0058060A" w:rsidRDefault="0058060A" w:rsidP="0058060A">
            <w:pPr>
              <w:pStyle w:val="TableText"/>
            </w:pPr>
            <w:r w:rsidRPr="0058060A">
              <w:t>Meeting Number</w:t>
            </w:r>
          </w:p>
        </w:tc>
        <w:tc>
          <w:tcPr>
            <w:tcW w:w="3228" w:type="dxa"/>
            <w:shd w:val="clear" w:color="auto" w:fill="D9D9D9"/>
          </w:tcPr>
          <w:p w14:paraId="70AA5440" w14:textId="77777777" w:rsidR="0058060A" w:rsidRPr="0058060A" w:rsidRDefault="0058060A" w:rsidP="0058060A">
            <w:pPr>
              <w:pStyle w:val="TableText"/>
            </w:pPr>
            <w:r w:rsidRPr="0058060A">
              <w:t>Meeting Date</w:t>
            </w:r>
          </w:p>
        </w:tc>
        <w:tc>
          <w:tcPr>
            <w:tcW w:w="3008" w:type="dxa"/>
            <w:shd w:val="clear" w:color="auto" w:fill="D9D9D9"/>
          </w:tcPr>
          <w:p w14:paraId="516F07AC" w14:textId="77777777" w:rsidR="0058060A" w:rsidRPr="0058060A" w:rsidRDefault="0058060A" w:rsidP="0058060A">
            <w:pPr>
              <w:pStyle w:val="TableText"/>
            </w:pPr>
            <w:r w:rsidRPr="0058060A">
              <w:t>Meeting Location</w:t>
            </w:r>
          </w:p>
        </w:tc>
      </w:tr>
      <w:tr w:rsidR="00096622" w14:paraId="5365677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54476BB0" w14:textId="1E98A8F2" w:rsidR="00096622" w:rsidRPr="008150E1" w:rsidRDefault="001E0B09" w:rsidP="00207216">
                <w:pPr>
                  <w:pStyle w:val="CSFieldInfo"/>
                  <w:framePr w:wrap="auto" w:vAnchor="margin" w:hAnchor="text" w:yAlign="inline"/>
                  <w:rPr>
                    <w:rFonts w:eastAsia="SimSun" w:cs="Times New Roman"/>
                    <w:bCs w:val="0"/>
                    <w:sz w:val="22"/>
                    <w:szCs w:val="20"/>
                    <w:lang w:eastAsia="ja-JP" w:bidi="bn-BD"/>
                  </w:rPr>
                </w:pPr>
                <w:r>
                  <w:rPr>
                    <w:lang w:eastAsia="ja-JP"/>
                  </w:rPr>
                  <w:t>UPG</w:t>
                </w:r>
                <w:r w:rsidR="00FC3434">
                  <w:rPr>
                    <w:lang w:eastAsia="ja-JP"/>
                  </w:rPr>
                  <w:t>#08</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10-26T00:00:00Z">
                <w:dateFormat w:val="dd/MM/yyyy"/>
                <w:lid w:val="en-GB"/>
                <w:storeMappedDataAs w:val="dateTime"/>
                <w:calendar w:val="gregorian"/>
              </w:date>
            </w:sdtPr>
            <w:sdtContent>
              <w:p w14:paraId="52FB193A" w14:textId="2593A5F7" w:rsidR="00096622" w:rsidRPr="008150E1" w:rsidRDefault="00FC3434" w:rsidP="008150E1">
                <w:pPr>
                  <w:pStyle w:val="CSFieldInfo"/>
                  <w:framePr w:wrap="auto" w:vAnchor="margin" w:hAnchor="text" w:yAlign="inline"/>
                  <w:rPr>
                    <w:rFonts w:eastAsia="SimSun" w:cs="Times New Roman"/>
                    <w:bCs w:val="0"/>
                    <w:sz w:val="22"/>
                    <w:szCs w:val="20"/>
                    <w:lang w:eastAsia="ja-JP" w:bidi="bn-BD"/>
                  </w:rPr>
                </w:pPr>
                <w:r>
                  <w:rPr>
                    <w:lang w:eastAsia="ja-JP"/>
                  </w:rPr>
                  <w:t>26/10/2023</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06039B31" w14:textId="3EDC0179" w:rsidR="00096622" w:rsidRDefault="00FC3434" w:rsidP="008150E1">
                <w:pPr>
                  <w:pStyle w:val="CSFieldInfo"/>
                  <w:framePr w:wrap="auto" w:vAnchor="margin" w:hAnchor="text" w:yAlign="inline"/>
                  <w:rPr>
                    <w:lang w:eastAsia="ja-JP"/>
                  </w:rPr>
                </w:pPr>
                <w:r>
                  <w:rPr>
                    <w:lang w:eastAsia="ja-JP"/>
                  </w:rPr>
                  <w:t>Doha, Qatar</w:t>
                </w:r>
              </w:p>
            </w:sdtContent>
          </w:sdt>
        </w:tc>
      </w:tr>
    </w:tbl>
    <w:p w14:paraId="743F10B3"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26AB9AC0"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3270A661" w14:textId="77777777" w:rsidR="0058060A" w:rsidRDefault="0058060A" w:rsidP="0058060A">
            <w:pPr>
              <w:pStyle w:val="TableHeader"/>
            </w:pPr>
            <w:r>
              <w:t>Document Details</w:t>
            </w:r>
          </w:p>
        </w:tc>
      </w:tr>
      <w:tr w:rsidR="0058060A" w14:paraId="1C04381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05C847B" w14:textId="77777777" w:rsidR="0058060A" w:rsidRDefault="0058060A" w:rsidP="001202FC">
            <w:pPr>
              <w:pStyle w:val="TableText"/>
            </w:pPr>
            <w:r>
              <w:t>Document Number:</w:t>
            </w:r>
          </w:p>
        </w:tc>
        <w:tc>
          <w:tcPr>
            <w:tcW w:w="3228" w:type="dxa"/>
            <w:shd w:val="clear" w:color="auto" w:fill="D9D9D9"/>
          </w:tcPr>
          <w:p w14:paraId="18531629" w14:textId="77777777" w:rsidR="0058060A" w:rsidRDefault="0058060A" w:rsidP="001202FC">
            <w:pPr>
              <w:pStyle w:val="TableText"/>
            </w:pPr>
            <w:r>
              <w:t>Creation Date:</w:t>
            </w:r>
          </w:p>
        </w:tc>
        <w:tc>
          <w:tcPr>
            <w:tcW w:w="3008" w:type="dxa"/>
            <w:shd w:val="clear" w:color="auto" w:fill="D9D9D9"/>
          </w:tcPr>
          <w:p w14:paraId="4685F491" w14:textId="77777777" w:rsidR="0058060A" w:rsidRDefault="0058060A" w:rsidP="001202FC">
            <w:pPr>
              <w:pStyle w:val="TableText"/>
            </w:pPr>
            <w:r>
              <w:t>Document Author:</w:t>
            </w:r>
          </w:p>
        </w:tc>
      </w:tr>
      <w:tr w:rsidR="0058060A" w:rsidRPr="00AB4156" w14:paraId="3D3E8240"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Content>
            <w:tc>
              <w:tcPr>
                <w:tcW w:w="3480" w:type="dxa"/>
              </w:tcPr>
              <w:p w14:paraId="68E7B266" w14:textId="694A7040" w:rsidR="0058060A" w:rsidRPr="00C201D7" w:rsidRDefault="00572AEF" w:rsidP="00207216">
                <w:pPr>
                  <w:pStyle w:val="TableText"/>
                  <w:rPr>
                    <w:rFonts w:eastAsia="MS Mincho"/>
                    <w:lang w:eastAsia="ja-JP"/>
                  </w:rPr>
                </w:pPr>
                <w:r>
                  <w:rPr>
                    <w:rFonts w:eastAsia="MS Mincho"/>
                    <w:lang w:eastAsia="ja-JP"/>
                  </w:rPr>
                  <w:t xml:space="preserve">UPG#08 Doc </w:t>
                </w:r>
                <w:r w:rsidR="003D39DB">
                  <w:rPr>
                    <w:rFonts w:eastAsia="MS Mincho"/>
                    <w:lang w:eastAsia="ja-JP"/>
                  </w:rPr>
                  <w:t>126</w:t>
                </w:r>
              </w:p>
            </w:tc>
          </w:sdtContent>
        </w:sdt>
        <w:tc>
          <w:tcPr>
            <w:tcW w:w="3228" w:type="dxa"/>
          </w:tcPr>
          <w:p w14:paraId="1BB3E52C" w14:textId="33DFD49E" w:rsidR="0058060A" w:rsidRDefault="00000000"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10-26T00:00:00Z">
                  <w:dateFormat w:val="yyyy-MM-dd"/>
                  <w:lid w:val="sv-SE"/>
                  <w:storeMappedDataAs w:val="dateTime"/>
                  <w:calendar w:val="gregorian"/>
                </w:date>
              </w:sdtPr>
              <w:sdtContent>
                <w:r w:rsidR="00572AEF">
                  <w:rPr>
                    <w:lang w:val="sv-SE" w:eastAsia="ja-JP"/>
                  </w:rPr>
                  <w:t>2023-10-26</w:t>
                </w:r>
              </w:sdtContent>
            </w:sdt>
          </w:p>
        </w:tc>
        <w:tc>
          <w:tcPr>
            <w:tcW w:w="3008" w:type="dxa"/>
          </w:tcPr>
          <w:p w14:paraId="5F6B94F6" w14:textId="57DA4AA5" w:rsidR="0058060A" w:rsidRPr="00AB4156" w:rsidRDefault="00572AEF" w:rsidP="00D20D7D">
            <w:pPr>
              <w:pStyle w:val="TableText"/>
              <w:rPr>
                <w:rFonts w:eastAsia="MS Mincho"/>
                <w:lang w:val="fr-FR" w:eastAsia="ja-JP"/>
              </w:rPr>
            </w:pPr>
            <w:r w:rsidRPr="00AB4156">
              <w:rPr>
                <w:rFonts w:eastAsia="MS Mincho"/>
                <w:lang w:val="fr-FR" w:eastAsia="ja-JP"/>
              </w:rPr>
              <w:t>Boris Antsev (T-Mobile USA)</w:t>
            </w:r>
          </w:p>
        </w:tc>
      </w:tr>
      <w:tr w:rsidR="0058060A" w14:paraId="2C184CA8"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217A5C5" w14:textId="77777777" w:rsidR="0058060A" w:rsidRDefault="0058060A" w:rsidP="001202FC">
            <w:pPr>
              <w:pStyle w:val="TableText"/>
            </w:pPr>
            <w:r>
              <w:t>Originating GSMA Source:</w:t>
            </w:r>
          </w:p>
        </w:tc>
        <w:tc>
          <w:tcPr>
            <w:tcW w:w="3228" w:type="dxa"/>
            <w:shd w:val="clear" w:color="auto" w:fill="D9D9D9"/>
          </w:tcPr>
          <w:p w14:paraId="003F4C37" w14:textId="77777777" w:rsidR="0058060A" w:rsidRDefault="0058060A" w:rsidP="001202FC">
            <w:pPr>
              <w:pStyle w:val="TableText"/>
            </w:pPr>
            <w:r>
              <w:t>Deadline for response:</w:t>
            </w:r>
          </w:p>
        </w:tc>
        <w:tc>
          <w:tcPr>
            <w:tcW w:w="3008" w:type="dxa"/>
            <w:shd w:val="clear" w:color="auto" w:fill="D9D9D9"/>
          </w:tcPr>
          <w:p w14:paraId="175B7EB3" w14:textId="77777777" w:rsidR="0058060A" w:rsidRDefault="0058060A" w:rsidP="001202FC">
            <w:pPr>
              <w:pStyle w:val="TableText"/>
            </w:pPr>
            <w:r>
              <w:t>Liaison Statement Contact</w:t>
            </w:r>
          </w:p>
        </w:tc>
      </w:tr>
      <w:tr w:rsidR="0058060A" w14:paraId="50CF071B"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B4190A5" w14:textId="51AED86B" w:rsidR="0058060A" w:rsidRPr="00C962DC" w:rsidRDefault="005852E2" w:rsidP="00D20D7D">
            <w:pPr>
              <w:pStyle w:val="TableText"/>
              <w:rPr>
                <w:rFonts w:eastAsia="MS Mincho"/>
                <w:iCs/>
                <w:lang w:eastAsia="ja-JP"/>
              </w:rPr>
            </w:pPr>
            <w:r w:rsidRPr="00C962DC">
              <w:rPr>
                <w:rFonts w:eastAsia="MS Mincho"/>
                <w:iCs/>
                <w:lang w:eastAsia="ja-JP"/>
              </w:rPr>
              <w:t>NG/</w:t>
            </w:r>
            <w:r w:rsidR="00572AEF">
              <w:rPr>
                <w:rFonts w:eastAsia="MS Mincho"/>
                <w:iCs/>
                <w:lang w:eastAsia="ja-JP"/>
              </w:rPr>
              <w:t>UPG</w:t>
            </w:r>
          </w:p>
        </w:tc>
        <w:tc>
          <w:tcPr>
            <w:tcW w:w="3228" w:type="dxa"/>
          </w:tcPr>
          <w:p w14:paraId="5D56DE29"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6895AB06" w14:textId="77777777" w:rsidR="0058060A" w:rsidRPr="0062734F" w:rsidRDefault="00207216" w:rsidP="001202FC">
            <w:pPr>
              <w:pStyle w:val="TableText"/>
              <w:rPr>
                <w:rFonts w:eastAsia="MS Mincho"/>
                <w:i/>
                <w:lang w:eastAsia="ja-JP"/>
              </w:rPr>
            </w:pPr>
            <w:r>
              <w:rPr>
                <w:rFonts w:eastAsia="MS Mincho"/>
                <w:i/>
                <w:lang w:eastAsia="ja-JP"/>
              </w:rPr>
              <w:t>GSMALiaisons@gsma.com</w:t>
            </w:r>
          </w:p>
        </w:tc>
      </w:tr>
      <w:tr w:rsidR="0058060A" w14:paraId="7A0E1B2D"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1506F4D"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p w14:paraId="75CAA44D" w14:textId="5C1E2483"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0A357B45"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57ABC22"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0C6CB86" w14:textId="77777777" w:rsidR="0058060A" w:rsidRDefault="0058060A" w:rsidP="0058060A">
            <w:pPr>
              <w:pStyle w:val="TableHeader"/>
            </w:pPr>
            <w:r>
              <w:t>Action Required by Recipient</w:t>
            </w:r>
          </w:p>
        </w:tc>
      </w:tr>
      <w:tr w:rsidR="0058060A" w14:paraId="2CE29EBD"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0901FC4"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41FA3FA" w14:textId="77777777" w:rsidR="0058060A" w:rsidRPr="00C201D7" w:rsidRDefault="00BD0E6C" w:rsidP="0058060A">
            <w:pPr>
              <w:pStyle w:val="TableText"/>
              <w:rPr>
                <w:rFonts w:eastAsia="MS Mincho"/>
                <w:lang w:eastAsia="ja-JP"/>
              </w:rPr>
            </w:pPr>
            <w:r>
              <w:rPr>
                <w:rFonts w:eastAsia="MS Mincho"/>
                <w:lang w:eastAsia="ja-JP"/>
              </w:rPr>
              <w:t>None</w:t>
            </w:r>
          </w:p>
        </w:tc>
      </w:tr>
      <w:tr w:rsidR="0058060A" w14:paraId="64B1685A"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CF0883D"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02A73BE5" w14:textId="04500644" w:rsidR="00F83A3C" w:rsidRPr="000E43F3" w:rsidRDefault="00F83A3C" w:rsidP="001202FC">
            <w:pPr>
              <w:pStyle w:val="TableText"/>
              <w:rPr>
                <w:rFonts w:eastAsia="MS Mincho"/>
                <w:lang w:eastAsia="ja-JP"/>
              </w:rPr>
            </w:pPr>
            <w:r w:rsidRPr="000E43F3">
              <w:rPr>
                <w:rFonts w:eastAsia="MS Mincho"/>
                <w:lang w:eastAsia="ja-JP"/>
              </w:rPr>
              <w:t xml:space="preserve">To: </w:t>
            </w:r>
            <w:r w:rsidRPr="000E43F3">
              <w:rPr>
                <w:rFonts w:eastAsia="MS Mincho" w:hint="eastAsia"/>
                <w:lang w:eastAsia="ja-JP"/>
              </w:rPr>
              <w:t>3</w:t>
            </w:r>
            <w:r w:rsidRPr="000E43F3">
              <w:rPr>
                <w:rFonts w:eastAsia="MS Mincho"/>
                <w:lang w:eastAsia="ja-JP"/>
              </w:rPr>
              <w:t xml:space="preserve">GPP </w:t>
            </w:r>
            <w:r w:rsidR="00BD0E6C">
              <w:rPr>
                <w:rFonts w:eastAsia="MS Mincho"/>
                <w:lang w:eastAsia="ja-JP"/>
              </w:rPr>
              <w:t>SA</w:t>
            </w:r>
            <w:r w:rsidR="00363EBE">
              <w:rPr>
                <w:rFonts w:eastAsia="MS Mincho"/>
                <w:lang w:eastAsia="ja-JP"/>
              </w:rPr>
              <w:t>2</w:t>
            </w:r>
            <w:r w:rsidR="008B2F88">
              <w:rPr>
                <w:rFonts w:eastAsia="MS Mincho"/>
                <w:lang w:eastAsia="ja-JP"/>
              </w:rPr>
              <w:t>, CT1</w:t>
            </w:r>
          </w:p>
        </w:tc>
      </w:tr>
    </w:tbl>
    <w:p w14:paraId="04FD2C54" w14:textId="77777777" w:rsidR="00FC0FBE" w:rsidRDefault="00FC0FBE" w:rsidP="0058060A">
      <w:pPr>
        <w:pStyle w:val="NormalParagraph"/>
        <w:rPr>
          <w:lang w:val="en-IE"/>
        </w:rPr>
      </w:pPr>
    </w:p>
    <w:p w14:paraId="7F9A3EA5" w14:textId="77777777" w:rsidR="0057552D" w:rsidRDefault="0057552D" w:rsidP="009E4C85">
      <w:pPr>
        <w:pStyle w:val="Heading1"/>
      </w:pPr>
      <w:r>
        <w:t>Background</w:t>
      </w:r>
    </w:p>
    <w:p w14:paraId="78C570DF" w14:textId="7967B8F9" w:rsidR="00D036AE" w:rsidRDefault="004F27EA" w:rsidP="00847B8E">
      <w:r>
        <w:t xml:space="preserve">GSMA NG </w:t>
      </w:r>
      <w:r w:rsidR="00667506">
        <w:t>UPG#08</w:t>
      </w:r>
      <w:r w:rsidR="00E93016">
        <w:t xml:space="preserve"> </w:t>
      </w:r>
      <w:r w:rsidR="00BD0E6C">
        <w:t xml:space="preserve">has </w:t>
      </w:r>
      <w:r w:rsidR="00B678FA">
        <w:t xml:space="preserve">identified </w:t>
      </w:r>
      <w:r w:rsidR="002A4471">
        <w:t>the</w:t>
      </w:r>
      <w:r w:rsidR="001F43C6">
        <w:t xml:space="preserve"> use case when </w:t>
      </w:r>
      <w:r w:rsidR="00CD0986">
        <w:t>network-initiated</w:t>
      </w:r>
      <w:r w:rsidR="001F43C6">
        <w:t xml:space="preserve"> IMS Data Channel</w:t>
      </w:r>
      <w:r w:rsidR="00E134EB">
        <w:t xml:space="preserve"> </w:t>
      </w:r>
      <w:r w:rsidR="002218B1">
        <w:t>mid-call setup is required.</w:t>
      </w:r>
      <w:r w:rsidR="00B678FA">
        <w:t xml:space="preserve">    </w:t>
      </w:r>
    </w:p>
    <w:p w14:paraId="0198B50E" w14:textId="65EE47AE" w:rsidR="004515D9" w:rsidRDefault="00AB4156" w:rsidP="00847B8E">
      <w:r>
        <w:t xml:space="preserve">In some cases, e.g </w:t>
      </w:r>
      <w:r w:rsidR="004515D9">
        <w:t>customer</w:t>
      </w:r>
      <w:r w:rsidR="00356E58">
        <w:t xml:space="preserve"> cal</w:t>
      </w:r>
      <w:r>
        <w:t>s</w:t>
      </w:r>
      <w:r w:rsidR="00356E58">
        <w:t xml:space="preserve">to </w:t>
      </w:r>
      <w:r w:rsidR="004369BE">
        <w:t xml:space="preserve">retailer’s Sales Support or to </w:t>
      </w:r>
      <w:r w:rsidR="0080463F">
        <w:t xml:space="preserve">the </w:t>
      </w:r>
      <w:r w:rsidR="004369BE">
        <w:t>Customer Care</w:t>
      </w:r>
      <w:r w:rsidR="005846F2">
        <w:t xml:space="preserve"> number and service representative or </w:t>
      </w:r>
      <w:r w:rsidR="00226659">
        <w:t>automatic</w:t>
      </w:r>
      <w:r w:rsidR="0080463F">
        <w:t xml:space="preserve"> </w:t>
      </w:r>
      <w:r w:rsidR="005846F2">
        <w:t>IVR</w:t>
      </w:r>
      <w:r w:rsidR="00F40FD4">
        <w:t xml:space="preserve"> wants to initiate interactive menu during the call. In this scenario UE is not pre</w:t>
      </w:r>
      <w:r w:rsidR="00D83BAF">
        <w:t>-</w:t>
      </w:r>
      <w:r w:rsidR="00F40FD4">
        <w:t>provisioned to initiate</w:t>
      </w:r>
      <w:r w:rsidR="00E832F8">
        <w:t xml:space="preserve"> IMS Data Channel and </w:t>
      </w:r>
      <w:r w:rsidR="00D00111">
        <w:t>network-initiated</w:t>
      </w:r>
      <w:r w:rsidR="000302E8">
        <w:t xml:space="preserve"> capability is necessary</w:t>
      </w:r>
      <w:r>
        <w:t xml:space="preserve"> for supporting UEs.</w:t>
      </w:r>
      <w:r w:rsidR="000302E8">
        <w:t>.</w:t>
      </w:r>
    </w:p>
    <w:p w14:paraId="1490B63B" w14:textId="18E2E816" w:rsidR="000302E8" w:rsidRDefault="000302E8" w:rsidP="00847B8E">
      <w:r>
        <w:t>In the current</w:t>
      </w:r>
      <w:r w:rsidR="00D00111">
        <w:t xml:space="preserve"> 23.228</w:t>
      </w:r>
      <w:r w:rsidR="00643775">
        <w:t xml:space="preserve"> clause AC.7.1</w:t>
      </w:r>
      <w:r w:rsidR="00D00111">
        <w:t xml:space="preserve"> </w:t>
      </w:r>
      <w:r w:rsidR="00BE3D88">
        <w:t>describing</w:t>
      </w:r>
      <w:r w:rsidR="006724F8">
        <w:t xml:space="preserve"> </w:t>
      </w:r>
      <w:r w:rsidR="00226659">
        <w:t>bootstrapping</w:t>
      </w:r>
      <w:r w:rsidR="00D00111">
        <w:t xml:space="preserve"> procedure Re-INVITE</w:t>
      </w:r>
      <w:r w:rsidR="00B11069">
        <w:t xml:space="preserve"> is </w:t>
      </w:r>
      <w:r w:rsidR="006724F8">
        <w:t xml:space="preserve">already </w:t>
      </w:r>
      <w:r w:rsidR="00B11069">
        <w:t>allowed</w:t>
      </w:r>
      <w:r w:rsidR="006724F8">
        <w:t xml:space="preserve"> for mid-call IMS Data Channel addition</w:t>
      </w:r>
      <w:r w:rsidR="005C3EDB">
        <w:t xml:space="preserve"> but </w:t>
      </w:r>
      <w:r w:rsidR="00543A6C">
        <w:t>network-initiated Re-INVITE may need additional clarifications.</w:t>
      </w:r>
    </w:p>
    <w:p w14:paraId="1B4672E1" w14:textId="13C52BAE" w:rsidR="00D036AE" w:rsidRPr="00D036AE" w:rsidRDefault="00D036AE" w:rsidP="00D036AE">
      <w:pPr>
        <w:rPr>
          <w:rFonts w:eastAsiaTheme="minorHAnsi" w:cs="Arial"/>
          <w:lang w:eastAsia="en-US" w:bidi="ar-SA"/>
        </w:rPr>
      </w:pPr>
      <w:r>
        <w:t>GSMA expect</w:t>
      </w:r>
      <w:r w:rsidR="00F55C82">
        <w:t>s</w:t>
      </w:r>
      <w:r>
        <w:t xml:space="preserve"> this</w:t>
      </w:r>
      <w:r w:rsidR="00065D17">
        <w:t xml:space="preserve"> </w:t>
      </w:r>
      <w:r w:rsidR="000227C2">
        <w:t xml:space="preserve">use case </w:t>
      </w:r>
      <w:r>
        <w:t xml:space="preserve">to be </w:t>
      </w:r>
      <w:r w:rsidR="00B8129B">
        <w:t xml:space="preserve">frequently </w:t>
      </w:r>
      <w:r>
        <w:t>used</w:t>
      </w:r>
      <w:r w:rsidR="00F55C82">
        <w:t xml:space="preserve"> </w:t>
      </w:r>
      <w:r w:rsidR="00B822E0">
        <w:t>in B2C scenarios</w:t>
      </w:r>
      <w:r>
        <w:t xml:space="preserve"> </w:t>
      </w:r>
      <w:r w:rsidR="000227C2">
        <w:t xml:space="preserve">and the </w:t>
      </w:r>
      <w:r w:rsidR="001F2105">
        <w:t>support of this</w:t>
      </w:r>
      <w:r w:rsidR="000227C2">
        <w:t xml:space="preserve"> capability</w:t>
      </w:r>
      <w:r w:rsidR="001F2105">
        <w:t xml:space="preserve"> could be crucial </w:t>
      </w:r>
      <w:r w:rsidR="007059F9">
        <w:t>for initial IMS Data Channel deployment decisions.</w:t>
      </w:r>
    </w:p>
    <w:p w14:paraId="391CC92D" w14:textId="78B1E71E" w:rsidR="00D036AE" w:rsidRDefault="00D036AE" w:rsidP="00847B8E">
      <w:r>
        <w:t xml:space="preserve"> </w:t>
      </w:r>
    </w:p>
    <w:p w14:paraId="6A470B1B" w14:textId="4173B313" w:rsidR="00496853" w:rsidRDefault="00496853" w:rsidP="001E667C">
      <w:pPr>
        <w:pStyle w:val="Heading1"/>
      </w:pPr>
      <w:bookmarkStart w:id="2" w:name="_Hlk68772839"/>
      <w:bookmarkStart w:id="3" w:name="_Hlk68772826"/>
      <w:r>
        <w:rPr>
          <w:rFonts w:hint="eastAsia"/>
        </w:rPr>
        <w:lastRenderedPageBreak/>
        <w:t>A</w:t>
      </w:r>
      <w:r>
        <w:t xml:space="preserve">ctions to 3GPP </w:t>
      </w:r>
      <w:r w:rsidR="00BD0E6C">
        <w:t>SA</w:t>
      </w:r>
      <w:r w:rsidR="008B2F88">
        <w:t>2</w:t>
      </w:r>
      <w:r w:rsidR="004013C1">
        <w:t>, CT1</w:t>
      </w:r>
    </w:p>
    <w:p w14:paraId="4282076A" w14:textId="73305A40" w:rsidR="00CB3079" w:rsidRDefault="00496853" w:rsidP="00AE5211">
      <w:r>
        <w:t xml:space="preserve">GSMA NG </w:t>
      </w:r>
      <w:r w:rsidR="008B2F88">
        <w:t xml:space="preserve">UPG </w:t>
      </w:r>
      <w:r w:rsidR="00A835FD">
        <w:t xml:space="preserve">respectfully </w:t>
      </w:r>
      <w:r>
        <w:t xml:space="preserve">requests 3GPP </w:t>
      </w:r>
      <w:r w:rsidR="0022265D">
        <w:t>SA</w:t>
      </w:r>
      <w:r w:rsidR="008B2F88">
        <w:t>2 and CT1</w:t>
      </w:r>
      <w:r>
        <w:t xml:space="preserve"> to </w:t>
      </w:r>
      <w:r w:rsidR="0022265D">
        <w:t xml:space="preserve">take </w:t>
      </w:r>
      <w:r>
        <w:t>the above</w:t>
      </w:r>
      <w:r w:rsidR="00B044AA">
        <w:t xml:space="preserve"> </w:t>
      </w:r>
      <w:r w:rsidR="007245CA">
        <w:t xml:space="preserve">information </w:t>
      </w:r>
      <w:r w:rsidR="00B044AA">
        <w:t xml:space="preserve">into </w:t>
      </w:r>
      <w:r w:rsidR="00D036AE">
        <w:t>account</w:t>
      </w:r>
      <w:r w:rsidR="00BC4D9F">
        <w:t xml:space="preserve"> in Release 18 </w:t>
      </w:r>
      <w:r w:rsidR="000552CA">
        <w:t xml:space="preserve">NG_RTC </w:t>
      </w:r>
      <w:r w:rsidR="00BC4D9F">
        <w:t>work</w:t>
      </w:r>
      <w:r w:rsidR="000552CA">
        <w:t xml:space="preserve"> on IMS Data Channel</w:t>
      </w:r>
      <w:r w:rsidR="00175CEE">
        <w:t>.</w:t>
      </w:r>
      <w:r w:rsidR="003932BA">
        <w:t xml:space="preserve"> </w:t>
      </w:r>
      <w:bookmarkEnd w:id="2"/>
      <w:bookmarkEnd w:id="3"/>
    </w:p>
    <w:p w14:paraId="116349F9" w14:textId="77777777" w:rsidR="00225D84" w:rsidRDefault="00225D84" w:rsidP="00A3379B">
      <w:pPr>
        <w:rPr>
          <w:rFonts w:eastAsiaTheme="minorEastAsia"/>
          <w:b/>
          <w:bCs/>
          <w:lang w:val="en-US" w:eastAsia="ja-JP"/>
        </w:rPr>
      </w:pPr>
    </w:p>
    <w:p w14:paraId="29198E7B" w14:textId="6EBCF4E3" w:rsidR="00AE5211" w:rsidRDefault="00DC3AC2" w:rsidP="00A3379B">
      <w:pPr>
        <w:rPr>
          <w:rFonts w:eastAsiaTheme="minorEastAsia"/>
          <w:lang w:val="en-US" w:eastAsia="ja-JP"/>
        </w:rPr>
      </w:pPr>
      <w:r w:rsidRPr="00C31EE9">
        <w:rPr>
          <w:rFonts w:eastAsiaTheme="minorEastAsia"/>
          <w:b/>
          <w:bCs/>
          <w:lang w:val="en-US" w:eastAsia="ja-JP"/>
        </w:rPr>
        <w:t>NEXT MEETINGS</w:t>
      </w:r>
      <w:r w:rsidR="00460F2D" w:rsidRPr="00C31EE9">
        <w:rPr>
          <w:rFonts w:eastAsiaTheme="minorEastAsia"/>
          <w:b/>
          <w:bCs/>
          <w:lang w:val="en-US" w:eastAsia="ja-JP"/>
        </w:rPr>
        <w:t>:</w:t>
      </w:r>
      <w:r w:rsidR="00460F2D">
        <w:rPr>
          <w:rFonts w:eastAsiaTheme="minorEastAsia"/>
          <w:lang w:val="en-US" w:eastAsia="ja-JP"/>
        </w:rPr>
        <w:t xml:space="preserve"> </w:t>
      </w:r>
    </w:p>
    <w:p w14:paraId="620BA8F7" w14:textId="77777777" w:rsidR="00D036AE" w:rsidRDefault="00D036AE" w:rsidP="00A3379B">
      <w:pPr>
        <w:rPr>
          <w:rFonts w:eastAsiaTheme="minorEastAsia"/>
          <w:lang w:val="en-US" w:eastAsia="ja-JP"/>
        </w:rPr>
      </w:pPr>
    </w:p>
    <w:p w14:paraId="547BC0ED" w14:textId="795665BF" w:rsidR="002305C7" w:rsidRDefault="00E93016" w:rsidP="00D036AE">
      <w:pPr>
        <w:shd w:val="clear" w:color="auto" w:fill="FFFFFF"/>
        <w:spacing w:before="0"/>
        <w:jc w:val="left"/>
      </w:pPr>
      <w:r>
        <w:t>NG/</w:t>
      </w:r>
      <w:r w:rsidR="008B2F88">
        <w:t>UPG</w:t>
      </w:r>
      <w:r>
        <w:t>#</w:t>
      </w:r>
      <w:r w:rsidR="008B2F88">
        <w:t>09</w:t>
      </w:r>
      <w:r>
        <w:t>: January 2024</w:t>
      </w:r>
    </w:p>
    <w:p w14:paraId="431F9D49" w14:textId="0FE37B5D" w:rsidR="00E93016" w:rsidRPr="009E4C85" w:rsidRDefault="00E93016" w:rsidP="00E93016">
      <w:pPr>
        <w:shd w:val="clear" w:color="auto" w:fill="FFFFFF"/>
        <w:spacing w:before="0"/>
        <w:jc w:val="left"/>
        <w:rPr>
          <w:rFonts w:eastAsiaTheme="minorEastAsia"/>
          <w:lang w:val="en-US" w:eastAsia="ja-JP"/>
        </w:rPr>
      </w:pPr>
      <w:r>
        <w:t>NG/</w:t>
      </w:r>
      <w:r w:rsidR="008B2F88">
        <w:t>UPG</w:t>
      </w:r>
      <w:r>
        <w:t>#</w:t>
      </w:r>
      <w:r w:rsidR="008B2F88">
        <w:t>10</w:t>
      </w:r>
      <w:r>
        <w:t>: April 2024</w:t>
      </w:r>
    </w:p>
    <w:p w14:paraId="7201599D" w14:textId="77777777" w:rsidR="00E93016" w:rsidRPr="009E4C85" w:rsidRDefault="00E93016" w:rsidP="00D036AE">
      <w:pPr>
        <w:shd w:val="clear" w:color="auto" w:fill="FFFFFF"/>
        <w:spacing w:before="0"/>
        <w:jc w:val="left"/>
        <w:rPr>
          <w:rFonts w:eastAsiaTheme="minorEastAsia"/>
          <w:lang w:val="en-US" w:eastAsia="ja-JP"/>
        </w:rPr>
      </w:pPr>
    </w:p>
    <w:sectPr w:rsidR="00E93016" w:rsidRPr="009E4C85" w:rsidSect="007D4437">
      <w:headerReference w:type="even" r:id="rId18"/>
      <w:headerReference w:type="default" r:id="rId19"/>
      <w:footerReference w:type="default" r:id="rId20"/>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86482" w14:textId="77777777" w:rsidR="007A7B6A" w:rsidRDefault="007A7B6A">
      <w:r>
        <w:separator/>
      </w:r>
    </w:p>
    <w:p w14:paraId="2E64B641" w14:textId="77777777" w:rsidR="007A7B6A" w:rsidRDefault="007A7B6A"/>
    <w:p w14:paraId="68B0AC16" w14:textId="77777777" w:rsidR="007A7B6A" w:rsidRDefault="007A7B6A"/>
    <w:p w14:paraId="5CC6A4FA" w14:textId="77777777" w:rsidR="007A7B6A" w:rsidRDefault="007A7B6A"/>
    <w:p w14:paraId="4BB3F49E" w14:textId="77777777" w:rsidR="007A7B6A" w:rsidRDefault="007A7B6A"/>
    <w:p w14:paraId="51BC3D85" w14:textId="77777777" w:rsidR="007A7B6A" w:rsidRDefault="007A7B6A"/>
    <w:p w14:paraId="3D90F547" w14:textId="77777777" w:rsidR="007A7B6A" w:rsidRDefault="007A7B6A"/>
    <w:p w14:paraId="7D1E7616" w14:textId="77777777" w:rsidR="007A7B6A" w:rsidRDefault="007A7B6A"/>
    <w:p w14:paraId="14A52D45" w14:textId="77777777" w:rsidR="007A7B6A" w:rsidRDefault="007A7B6A"/>
  </w:endnote>
  <w:endnote w:type="continuationSeparator" w:id="0">
    <w:p w14:paraId="1A3E8DA7" w14:textId="77777777" w:rsidR="007A7B6A" w:rsidRDefault="007A7B6A">
      <w:r>
        <w:continuationSeparator/>
      </w:r>
    </w:p>
    <w:p w14:paraId="6CCCF6E3" w14:textId="77777777" w:rsidR="007A7B6A" w:rsidRDefault="007A7B6A"/>
    <w:p w14:paraId="0E285DA6" w14:textId="77777777" w:rsidR="007A7B6A" w:rsidRDefault="007A7B6A"/>
    <w:p w14:paraId="3D9D7475" w14:textId="77777777" w:rsidR="007A7B6A" w:rsidRDefault="007A7B6A"/>
    <w:p w14:paraId="5C898D76" w14:textId="77777777" w:rsidR="007A7B6A" w:rsidRDefault="007A7B6A"/>
    <w:p w14:paraId="2404C35B" w14:textId="77777777" w:rsidR="007A7B6A" w:rsidRDefault="007A7B6A"/>
    <w:p w14:paraId="65C74B94" w14:textId="77777777" w:rsidR="007A7B6A" w:rsidRDefault="007A7B6A"/>
    <w:p w14:paraId="29AB5E95" w14:textId="77777777" w:rsidR="007A7B6A" w:rsidRDefault="007A7B6A"/>
    <w:p w14:paraId="2E585099" w14:textId="77777777" w:rsidR="007A7B6A" w:rsidRDefault="007A7B6A"/>
  </w:endnote>
  <w:endnote w:type="continuationNotice" w:id="1">
    <w:p w14:paraId="0AD3F584" w14:textId="77777777" w:rsidR="007A7B6A" w:rsidRDefault="007A7B6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76C4D" w14:textId="0C53058C"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772299D0" w14:textId="77777777" w:rsidR="00C66843" w:rsidRDefault="00C66843" w:rsidP="00DB7D27">
    <w:pPr>
      <w:ind w:left="-851"/>
      <w:rPr>
        <w:i/>
        <w:sz w:val="20"/>
      </w:rPr>
    </w:pPr>
  </w:p>
  <w:p w14:paraId="0573CA96"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7638F" w14:textId="77777777" w:rsidR="007A7B6A" w:rsidRDefault="007A7B6A">
      <w:r>
        <w:separator/>
      </w:r>
    </w:p>
    <w:p w14:paraId="0E3350C6" w14:textId="77777777" w:rsidR="007A7B6A" w:rsidRDefault="007A7B6A"/>
    <w:p w14:paraId="61AE7E04" w14:textId="77777777" w:rsidR="007A7B6A" w:rsidRDefault="007A7B6A"/>
    <w:p w14:paraId="7E25413B" w14:textId="77777777" w:rsidR="007A7B6A" w:rsidRDefault="007A7B6A"/>
    <w:p w14:paraId="76447635" w14:textId="77777777" w:rsidR="007A7B6A" w:rsidRDefault="007A7B6A"/>
    <w:p w14:paraId="3B77C02C" w14:textId="77777777" w:rsidR="007A7B6A" w:rsidRDefault="007A7B6A"/>
    <w:p w14:paraId="7C1427A1" w14:textId="77777777" w:rsidR="007A7B6A" w:rsidRDefault="007A7B6A"/>
    <w:p w14:paraId="2C414EEA" w14:textId="77777777" w:rsidR="007A7B6A" w:rsidRDefault="007A7B6A"/>
    <w:p w14:paraId="607D318F" w14:textId="77777777" w:rsidR="007A7B6A" w:rsidRDefault="007A7B6A"/>
  </w:footnote>
  <w:footnote w:type="continuationSeparator" w:id="0">
    <w:p w14:paraId="4FD74A8F" w14:textId="77777777" w:rsidR="007A7B6A" w:rsidRDefault="007A7B6A">
      <w:r>
        <w:continuationSeparator/>
      </w:r>
    </w:p>
    <w:p w14:paraId="11541E7A" w14:textId="77777777" w:rsidR="007A7B6A" w:rsidRDefault="007A7B6A"/>
    <w:p w14:paraId="6321EF95" w14:textId="77777777" w:rsidR="007A7B6A" w:rsidRDefault="007A7B6A"/>
    <w:p w14:paraId="27F108FD" w14:textId="77777777" w:rsidR="007A7B6A" w:rsidRDefault="007A7B6A"/>
    <w:p w14:paraId="64F28DED" w14:textId="77777777" w:rsidR="007A7B6A" w:rsidRDefault="007A7B6A"/>
    <w:p w14:paraId="483BA9E5" w14:textId="77777777" w:rsidR="007A7B6A" w:rsidRDefault="007A7B6A"/>
    <w:p w14:paraId="33F18624" w14:textId="77777777" w:rsidR="007A7B6A" w:rsidRDefault="007A7B6A"/>
    <w:p w14:paraId="53B3E5A6" w14:textId="77777777" w:rsidR="007A7B6A" w:rsidRDefault="007A7B6A"/>
    <w:p w14:paraId="377DF197" w14:textId="77777777" w:rsidR="007A7B6A" w:rsidRDefault="007A7B6A"/>
  </w:footnote>
  <w:footnote w:type="continuationNotice" w:id="1">
    <w:p w14:paraId="138F1086" w14:textId="77777777" w:rsidR="007A7B6A" w:rsidRDefault="007A7B6A">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669C7" w14:textId="77777777" w:rsidR="00C66843" w:rsidRDefault="00C66843">
    <w:pPr>
      <w:pStyle w:val="Header"/>
    </w:pPr>
  </w:p>
  <w:p w14:paraId="4584D3AE"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AEADA" w14:textId="77777777" w:rsidR="00C66843" w:rsidRPr="00F04B04" w:rsidRDefault="00C66843" w:rsidP="0060180A">
    <w:pPr>
      <w:pStyle w:val="Header"/>
    </w:pPr>
  </w:p>
  <w:p w14:paraId="5C508828"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9B752DA"/>
    <w:multiLevelType w:val="hybridMultilevel"/>
    <w:tmpl w:val="5A804846"/>
    <w:lvl w:ilvl="0" w:tplc="08090001">
      <w:start w:val="1"/>
      <w:numFmt w:val="bullet"/>
      <w:lvlText w:val=""/>
      <w:lvlJc w:val="left"/>
      <w:pPr>
        <w:ind w:left="720" w:hanging="360"/>
      </w:pPr>
      <w:rPr>
        <w:rFonts w:ascii="Symbol" w:hAnsi="Symbol" w:hint="default"/>
      </w:rPr>
    </w:lvl>
    <w:lvl w:ilvl="1" w:tplc="08090015">
      <w:start w:val="1"/>
      <w:numFmt w:val="upp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8073C1"/>
    <w:multiLevelType w:val="hybridMultilevel"/>
    <w:tmpl w:val="23968AAA"/>
    <w:lvl w:ilvl="0" w:tplc="C8A4DBB2">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672335"/>
    <w:multiLevelType w:val="hybridMultilevel"/>
    <w:tmpl w:val="EBBAF42C"/>
    <w:lvl w:ilvl="0" w:tplc="DF5A0116">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7A4731A"/>
    <w:multiLevelType w:val="hybridMultilevel"/>
    <w:tmpl w:val="68C4C6CC"/>
    <w:lvl w:ilvl="0" w:tplc="A1FA683E">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83123E7"/>
    <w:multiLevelType w:val="multilevel"/>
    <w:tmpl w:val="7B2CD562"/>
    <w:numStyleLink w:val="ListNumbers"/>
  </w:abstractNum>
  <w:abstractNum w:abstractNumId="12" w15:restartNumberingAfterBreak="0">
    <w:nsid w:val="2B2A250F"/>
    <w:multiLevelType w:val="hybridMultilevel"/>
    <w:tmpl w:val="E3A27A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4"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F5A473D"/>
    <w:multiLevelType w:val="hybridMultilevel"/>
    <w:tmpl w:val="68781B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1E859AB"/>
    <w:multiLevelType w:val="hybridMultilevel"/>
    <w:tmpl w:val="8C6C9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3CA95A9A"/>
    <w:multiLevelType w:val="hybridMultilevel"/>
    <w:tmpl w:val="0F1E6056"/>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7026EA"/>
    <w:multiLevelType w:val="hybridMultilevel"/>
    <w:tmpl w:val="3BDCF3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4"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65250F55"/>
    <w:multiLevelType w:val="hybridMultilevel"/>
    <w:tmpl w:val="B55AC472"/>
    <w:lvl w:ilvl="0" w:tplc="20000001">
      <w:start w:val="1"/>
      <w:numFmt w:val="bullet"/>
      <w:lvlText w:val=""/>
      <w:lvlJc w:val="left"/>
      <w:pPr>
        <w:ind w:left="780" w:hanging="360"/>
      </w:pPr>
      <w:rPr>
        <w:rFonts w:ascii="Symbol" w:hAnsi="Symbol" w:hint="default"/>
      </w:rPr>
    </w:lvl>
    <w:lvl w:ilvl="1" w:tplc="20000003">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29"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1" w15:restartNumberingAfterBreak="0">
    <w:nsid w:val="73183879"/>
    <w:multiLevelType w:val="hybridMultilevel"/>
    <w:tmpl w:val="565A37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C406916"/>
    <w:multiLevelType w:val="hybridMultilevel"/>
    <w:tmpl w:val="75DE4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B91A94"/>
    <w:multiLevelType w:val="hybridMultilevel"/>
    <w:tmpl w:val="C2D276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D3241CE"/>
    <w:multiLevelType w:val="hybridMultilevel"/>
    <w:tmpl w:val="9F2A97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E015120"/>
    <w:multiLevelType w:val="hybridMultilevel"/>
    <w:tmpl w:val="0464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787E7C"/>
    <w:multiLevelType w:val="hybridMultilevel"/>
    <w:tmpl w:val="3F642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66010710">
    <w:abstractNumId w:val="30"/>
  </w:num>
  <w:num w:numId="2" w16cid:durableId="250093435">
    <w:abstractNumId w:val="14"/>
  </w:num>
  <w:num w:numId="3" w16cid:durableId="68579342">
    <w:abstractNumId w:val="13"/>
  </w:num>
  <w:num w:numId="4" w16cid:durableId="585503128">
    <w:abstractNumId w:val="5"/>
  </w:num>
  <w:num w:numId="5" w16cid:durableId="1682849299">
    <w:abstractNumId w:val="1"/>
  </w:num>
  <w:num w:numId="6" w16cid:durableId="507135232">
    <w:abstractNumId w:val="2"/>
  </w:num>
  <w:num w:numId="7" w16cid:durableId="1472626656">
    <w:abstractNumId w:val="25"/>
  </w:num>
  <w:num w:numId="8" w16cid:durableId="1254166516">
    <w:abstractNumId w:val="27"/>
  </w:num>
  <w:num w:numId="9" w16cid:durableId="811865773">
    <w:abstractNumId w:val="15"/>
  </w:num>
  <w:num w:numId="10" w16cid:durableId="943994024">
    <w:abstractNumId w:val="3"/>
  </w:num>
  <w:num w:numId="11" w16cid:durableId="181405061">
    <w:abstractNumId w:val="0"/>
  </w:num>
  <w:num w:numId="12" w16cid:durableId="1310749360">
    <w:abstractNumId w:val="29"/>
  </w:num>
  <w:num w:numId="13" w16cid:durableId="23210180">
    <w:abstractNumId w:val="8"/>
  </w:num>
  <w:num w:numId="14" w16cid:durableId="780034976">
    <w:abstractNumId w:val="23"/>
  </w:num>
  <w:num w:numId="15" w16cid:durableId="34083920">
    <w:abstractNumId w:val="9"/>
  </w:num>
  <w:num w:numId="16" w16cid:durableId="1947733044">
    <w:abstractNumId w:val="20"/>
  </w:num>
  <w:num w:numId="17" w16cid:durableId="61104153">
    <w:abstractNumId w:val="24"/>
  </w:num>
  <w:num w:numId="18" w16cid:durableId="519903427">
    <w:abstractNumId w:val="18"/>
  </w:num>
  <w:num w:numId="19" w16cid:durableId="1774785085">
    <w:abstractNumId w:val="11"/>
  </w:num>
  <w:num w:numId="20" w16cid:durableId="1128284994">
    <w:abstractNumId w:val="32"/>
  </w:num>
  <w:num w:numId="21" w16cid:durableId="639189892">
    <w:abstractNumId w:val="21"/>
  </w:num>
  <w:num w:numId="22" w16cid:durableId="524902550">
    <w:abstractNumId w:val="16"/>
  </w:num>
  <w:num w:numId="23" w16cid:durableId="1757897497">
    <w:abstractNumId w:val="12"/>
  </w:num>
  <w:num w:numId="24" w16cid:durableId="1656177423">
    <w:abstractNumId w:val="34"/>
  </w:num>
  <w:num w:numId="25" w16cid:durableId="92560363">
    <w:abstractNumId w:val="6"/>
  </w:num>
  <w:num w:numId="26" w16cid:durableId="295567591">
    <w:abstractNumId w:val="31"/>
  </w:num>
  <w:num w:numId="27" w16cid:durableId="1402866395">
    <w:abstractNumId w:val="37"/>
  </w:num>
  <w:num w:numId="28" w16cid:durableId="1972704724">
    <w:abstractNumId w:val="29"/>
  </w:num>
  <w:num w:numId="29" w16cid:durableId="915356346">
    <w:abstractNumId w:val="7"/>
  </w:num>
  <w:num w:numId="30" w16cid:durableId="24905159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79572554">
    <w:abstractNumId w:val="28"/>
  </w:num>
  <w:num w:numId="32" w16cid:durableId="1588416093">
    <w:abstractNumId w:val="17"/>
  </w:num>
  <w:num w:numId="33" w16cid:durableId="1691566184">
    <w:abstractNumId w:val="15"/>
  </w:num>
  <w:num w:numId="34" w16cid:durableId="1118841938">
    <w:abstractNumId w:val="35"/>
  </w:num>
  <w:num w:numId="35" w16cid:durableId="2071269339">
    <w:abstractNumId w:val="33"/>
  </w:num>
  <w:num w:numId="36" w16cid:durableId="597100769">
    <w:abstractNumId w:val="19"/>
  </w:num>
  <w:num w:numId="37" w16cid:durableId="422532732">
    <w:abstractNumId w:val="4"/>
  </w:num>
  <w:num w:numId="38" w16cid:durableId="4212228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IE" w:vendorID="64" w:dllVersion="4096" w:nlCheck="1" w:checkStyle="0"/>
  <w:activeWritingStyle w:appName="MSWord" w:lang="fr-FR" w:vendorID="64" w:dllVersion="0"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502"/>
    <w:rsid w:val="00000728"/>
    <w:rsid w:val="00000927"/>
    <w:rsid w:val="000032B9"/>
    <w:rsid w:val="00005E0A"/>
    <w:rsid w:val="00007F39"/>
    <w:rsid w:val="00010F4A"/>
    <w:rsid w:val="00012B4B"/>
    <w:rsid w:val="00013042"/>
    <w:rsid w:val="000130F8"/>
    <w:rsid w:val="00015377"/>
    <w:rsid w:val="00015F33"/>
    <w:rsid w:val="00020B5B"/>
    <w:rsid w:val="00021362"/>
    <w:rsid w:val="00022694"/>
    <w:rsid w:val="000227C2"/>
    <w:rsid w:val="000227EF"/>
    <w:rsid w:val="00023A0C"/>
    <w:rsid w:val="00023FB3"/>
    <w:rsid w:val="0002515C"/>
    <w:rsid w:val="00026012"/>
    <w:rsid w:val="00026610"/>
    <w:rsid w:val="00027D0A"/>
    <w:rsid w:val="00027F5F"/>
    <w:rsid w:val="000302E8"/>
    <w:rsid w:val="00030690"/>
    <w:rsid w:val="00032484"/>
    <w:rsid w:val="0003403F"/>
    <w:rsid w:val="000341D2"/>
    <w:rsid w:val="00036FC0"/>
    <w:rsid w:val="00041493"/>
    <w:rsid w:val="00042144"/>
    <w:rsid w:val="00045075"/>
    <w:rsid w:val="00045749"/>
    <w:rsid w:val="000460CB"/>
    <w:rsid w:val="00047E1F"/>
    <w:rsid w:val="00050C8F"/>
    <w:rsid w:val="00051438"/>
    <w:rsid w:val="000514BE"/>
    <w:rsid w:val="00052087"/>
    <w:rsid w:val="00052317"/>
    <w:rsid w:val="00052EBE"/>
    <w:rsid w:val="000539F3"/>
    <w:rsid w:val="00053AAE"/>
    <w:rsid w:val="000552CA"/>
    <w:rsid w:val="00055694"/>
    <w:rsid w:val="0005647E"/>
    <w:rsid w:val="00057633"/>
    <w:rsid w:val="00061051"/>
    <w:rsid w:val="00063E5A"/>
    <w:rsid w:val="000659FB"/>
    <w:rsid w:val="00065D17"/>
    <w:rsid w:val="000661B9"/>
    <w:rsid w:val="0006682A"/>
    <w:rsid w:val="000678CE"/>
    <w:rsid w:val="00072292"/>
    <w:rsid w:val="000726EC"/>
    <w:rsid w:val="00072B4A"/>
    <w:rsid w:val="00076993"/>
    <w:rsid w:val="0008052A"/>
    <w:rsid w:val="00081BE1"/>
    <w:rsid w:val="00083719"/>
    <w:rsid w:val="0008722D"/>
    <w:rsid w:val="00090084"/>
    <w:rsid w:val="000906B1"/>
    <w:rsid w:val="0009117C"/>
    <w:rsid w:val="00092416"/>
    <w:rsid w:val="000929B5"/>
    <w:rsid w:val="00093416"/>
    <w:rsid w:val="00094115"/>
    <w:rsid w:val="00095250"/>
    <w:rsid w:val="00096622"/>
    <w:rsid w:val="00097FBD"/>
    <w:rsid w:val="000A1E09"/>
    <w:rsid w:val="000A2AB0"/>
    <w:rsid w:val="000A334C"/>
    <w:rsid w:val="000A3B37"/>
    <w:rsid w:val="000A3B4D"/>
    <w:rsid w:val="000A3CD4"/>
    <w:rsid w:val="000A4274"/>
    <w:rsid w:val="000A66EC"/>
    <w:rsid w:val="000A6D66"/>
    <w:rsid w:val="000A74A1"/>
    <w:rsid w:val="000A7F01"/>
    <w:rsid w:val="000A7FB4"/>
    <w:rsid w:val="000B14A9"/>
    <w:rsid w:val="000B45CB"/>
    <w:rsid w:val="000B4993"/>
    <w:rsid w:val="000B76A2"/>
    <w:rsid w:val="000C0605"/>
    <w:rsid w:val="000C07CC"/>
    <w:rsid w:val="000C0D1D"/>
    <w:rsid w:val="000C0F9E"/>
    <w:rsid w:val="000C408B"/>
    <w:rsid w:val="000C5872"/>
    <w:rsid w:val="000C62CC"/>
    <w:rsid w:val="000D2394"/>
    <w:rsid w:val="000D2BB6"/>
    <w:rsid w:val="000D3142"/>
    <w:rsid w:val="000D3218"/>
    <w:rsid w:val="000D4092"/>
    <w:rsid w:val="000D489A"/>
    <w:rsid w:val="000D718A"/>
    <w:rsid w:val="000E0BC2"/>
    <w:rsid w:val="000E2131"/>
    <w:rsid w:val="000E346F"/>
    <w:rsid w:val="000E43F3"/>
    <w:rsid w:val="000E4F93"/>
    <w:rsid w:val="000E753F"/>
    <w:rsid w:val="000E7E68"/>
    <w:rsid w:val="000E7F26"/>
    <w:rsid w:val="000F0E8B"/>
    <w:rsid w:val="000F0EF2"/>
    <w:rsid w:val="000F13B9"/>
    <w:rsid w:val="000F349F"/>
    <w:rsid w:val="000F35D5"/>
    <w:rsid w:val="000F485F"/>
    <w:rsid w:val="000F4B30"/>
    <w:rsid w:val="000F4EA5"/>
    <w:rsid w:val="000F5151"/>
    <w:rsid w:val="000F6BF7"/>
    <w:rsid w:val="000F6DF2"/>
    <w:rsid w:val="000F7EC2"/>
    <w:rsid w:val="00100606"/>
    <w:rsid w:val="00100687"/>
    <w:rsid w:val="00102A40"/>
    <w:rsid w:val="00103481"/>
    <w:rsid w:val="00103A86"/>
    <w:rsid w:val="0010527B"/>
    <w:rsid w:val="00105AB6"/>
    <w:rsid w:val="00106017"/>
    <w:rsid w:val="00106DF0"/>
    <w:rsid w:val="00107413"/>
    <w:rsid w:val="00107609"/>
    <w:rsid w:val="00107662"/>
    <w:rsid w:val="001101FF"/>
    <w:rsid w:val="00110A51"/>
    <w:rsid w:val="00110E16"/>
    <w:rsid w:val="00114467"/>
    <w:rsid w:val="00114B55"/>
    <w:rsid w:val="00114F97"/>
    <w:rsid w:val="001154A6"/>
    <w:rsid w:val="00115E88"/>
    <w:rsid w:val="0011694F"/>
    <w:rsid w:val="001202FC"/>
    <w:rsid w:val="00120435"/>
    <w:rsid w:val="0012082A"/>
    <w:rsid w:val="00120E07"/>
    <w:rsid w:val="00123B5C"/>
    <w:rsid w:val="001240CA"/>
    <w:rsid w:val="00124CAE"/>
    <w:rsid w:val="00126A95"/>
    <w:rsid w:val="001274A6"/>
    <w:rsid w:val="00133251"/>
    <w:rsid w:val="00133B10"/>
    <w:rsid w:val="00133E60"/>
    <w:rsid w:val="00135677"/>
    <w:rsid w:val="00140525"/>
    <w:rsid w:val="00141CF3"/>
    <w:rsid w:val="001429DB"/>
    <w:rsid w:val="00143486"/>
    <w:rsid w:val="001436C2"/>
    <w:rsid w:val="00144334"/>
    <w:rsid w:val="00145D0E"/>
    <w:rsid w:val="001471B7"/>
    <w:rsid w:val="00150056"/>
    <w:rsid w:val="001509BB"/>
    <w:rsid w:val="00150CFF"/>
    <w:rsid w:val="00150DA7"/>
    <w:rsid w:val="00151873"/>
    <w:rsid w:val="00152851"/>
    <w:rsid w:val="0015295C"/>
    <w:rsid w:val="00153D4B"/>
    <w:rsid w:val="0015582D"/>
    <w:rsid w:val="00156930"/>
    <w:rsid w:val="00157170"/>
    <w:rsid w:val="001604C9"/>
    <w:rsid w:val="0016171C"/>
    <w:rsid w:val="001627E1"/>
    <w:rsid w:val="00165D09"/>
    <w:rsid w:val="00170BD2"/>
    <w:rsid w:val="00170D84"/>
    <w:rsid w:val="00171CB8"/>
    <w:rsid w:val="00172D94"/>
    <w:rsid w:val="00172F4A"/>
    <w:rsid w:val="00175268"/>
    <w:rsid w:val="00175390"/>
    <w:rsid w:val="00175CEE"/>
    <w:rsid w:val="00176724"/>
    <w:rsid w:val="00176E53"/>
    <w:rsid w:val="0017759E"/>
    <w:rsid w:val="00180EEC"/>
    <w:rsid w:val="00181888"/>
    <w:rsid w:val="00182423"/>
    <w:rsid w:val="0018265D"/>
    <w:rsid w:val="001847E6"/>
    <w:rsid w:val="00184A96"/>
    <w:rsid w:val="001866D3"/>
    <w:rsid w:val="001911E2"/>
    <w:rsid w:val="00193F0A"/>
    <w:rsid w:val="001942C3"/>
    <w:rsid w:val="0019457D"/>
    <w:rsid w:val="001964EB"/>
    <w:rsid w:val="00197205"/>
    <w:rsid w:val="00197486"/>
    <w:rsid w:val="001977E8"/>
    <w:rsid w:val="001A1A81"/>
    <w:rsid w:val="001A1AA1"/>
    <w:rsid w:val="001A1D70"/>
    <w:rsid w:val="001A211C"/>
    <w:rsid w:val="001A2B9C"/>
    <w:rsid w:val="001A4A83"/>
    <w:rsid w:val="001A5288"/>
    <w:rsid w:val="001A73DB"/>
    <w:rsid w:val="001B1007"/>
    <w:rsid w:val="001B18AC"/>
    <w:rsid w:val="001B6DE2"/>
    <w:rsid w:val="001C10DE"/>
    <w:rsid w:val="001C1435"/>
    <w:rsid w:val="001C1B47"/>
    <w:rsid w:val="001C1B5E"/>
    <w:rsid w:val="001C30FE"/>
    <w:rsid w:val="001C54DD"/>
    <w:rsid w:val="001C5EDF"/>
    <w:rsid w:val="001C73E9"/>
    <w:rsid w:val="001C7CA1"/>
    <w:rsid w:val="001D14E9"/>
    <w:rsid w:val="001D2BCD"/>
    <w:rsid w:val="001D2EF4"/>
    <w:rsid w:val="001D37E7"/>
    <w:rsid w:val="001D59D4"/>
    <w:rsid w:val="001D5AC0"/>
    <w:rsid w:val="001D6DDF"/>
    <w:rsid w:val="001D6F96"/>
    <w:rsid w:val="001D7076"/>
    <w:rsid w:val="001D7F3C"/>
    <w:rsid w:val="001E0776"/>
    <w:rsid w:val="001E0A44"/>
    <w:rsid w:val="001E0B09"/>
    <w:rsid w:val="001E1DF5"/>
    <w:rsid w:val="001E206B"/>
    <w:rsid w:val="001E3AF0"/>
    <w:rsid w:val="001E44C9"/>
    <w:rsid w:val="001E608E"/>
    <w:rsid w:val="001E61A7"/>
    <w:rsid w:val="001E6670"/>
    <w:rsid w:val="001E667C"/>
    <w:rsid w:val="001E783B"/>
    <w:rsid w:val="001F0B8D"/>
    <w:rsid w:val="001F2105"/>
    <w:rsid w:val="001F2CC8"/>
    <w:rsid w:val="001F43C6"/>
    <w:rsid w:val="001F6004"/>
    <w:rsid w:val="00201D43"/>
    <w:rsid w:val="0020565C"/>
    <w:rsid w:val="002059ED"/>
    <w:rsid w:val="00206D44"/>
    <w:rsid w:val="00207216"/>
    <w:rsid w:val="002140CC"/>
    <w:rsid w:val="00214ABB"/>
    <w:rsid w:val="0021508D"/>
    <w:rsid w:val="00215EB0"/>
    <w:rsid w:val="002170FB"/>
    <w:rsid w:val="002209D0"/>
    <w:rsid w:val="002210C4"/>
    <w:rsid w:val="00221221"/>
    <w:rsid w:val="002213EF"/>
    <w:rsid w:val="0022182E"/>
    <w:rsid w:val="002218B1"/>
    <w:rsid w:val="0022265D"/>
    <w:rsid w:val="0022295E"/>
    <w:rsid w:val="00222FB4"/>
    <w:rsid w:val="0022369D"/>
    <w:rsid w:val="00223A96"/>
    <w:rsid w:val="00225D84"/>
    <w:rsid w:val="00226659"/>
    <w:rsid w:val="002305C7"/>
    <w:rsid w:val="002319B5"/>
    <w:rsid w:val="0023212A"/>
    <w:rsid w:val="002329B6"/>
    <w:rsid w:val="00234CD2"/>
    <w:rsid w:val="002378A9"/>
    <w:rsid w:val="00244438"/>
    <w:rsid w:val="00244AB6"/>
    <w:rsid w:val="00244E15"/>
    <w:rsid w:val="002477F9"/>
    <w:rsid w:val="00247C9B"/>
    <w:rsid w:val="00250212"/>
    <w:rsid w:val="002530B6"/>
    <w:rsid w:val="00254216"/>
    <w:rsid w:val="00255822"/>
    <w:rsid w:val="00255A0F"/>
    <w:rsid w:val="00255EA1"/>
    <w:rsid w:val="00255EE4"/>
    <w:rsid w:val="00256C6C"/>
    <w:rsid w:val="002575AE"/>
    <w:rsid w:val="00257BC3"/>
    <w:rsid w:val="00261762"/>
    <w:rsid w:val="00262F7B"/>
    <w:rsid w:val="002633C2"/>
    <w:rsid w:val="00264515"/>
    <w:rsid w:val="00265B24"/>
    <w:rsid w:val="00267AAC"/>
    <w:rsid w:val="0027025A"/>
    <w:rsid w:val="002706C8"/>
    <w:rsid w:val="00272037"/>
    <w:rsid w:val="00273287"/>
    <w:rsid w:val="00274694"/>
    <w:rsid w:val="00274A47"/>
    <w:rsid w:val="00275104"/>
    <w:rsid w:val="00276871"/>
    <w:rsid w:val="00277E26"/>
    <w:rsid w:val="00280306"/>
    <w:rsid w:val="002819F8"/>
    <w:rsid w:val="002828FC"/>
    <w:rsid w:val="002829EA"/>
    <w:rsid w:val="00282E71"/>
    <w:rsid w:val="00283BD4"/>
    <w:rsid w:val="002857E3"/>
    <w:rsid w:val="00290228"/>
    <w:rsid w:val="00290C5D"/>
    <w:rsid w:val="00290EB3"/>
    <w:rsid w:val="00292D1F"/>
    <w:rsid w:val="0029433A"/>
    <w:rsid w:val="00294383"/>
    <w:rsid w:val="0029586B"/>
    <w:rsid w:val="00297231"/>
    <w:rsid w:val="002A3ECB"/>
    <w:rsid w:val="002A3FFC"/>
    <w:rsid w:val="002A4471"/>
    <w:rsid w:val="002A4768"/>
    <w:rsid w:val="002A71B3"/>
    <w:rsid w:val="002A7B23"/>
    <w:rsid w:val="002A7EF7"/>
    <w:rsid w:val="002B0062"/>
    <w:rsid w:val="002B07A0"/>
    <w:rsid w:val="002B0963"/>
    <w:rsid w:val="002B0A55"/>
    <w:rsid w:val="002B1C9E"/>
    <w:rsid w:val="002B3A69"/>
    <w:rsid w:val="002B3AF8"/>
    <w:rsid w:val="002B6AD4"/>
    <w:rsid w:val="002C0B79"/>
    <w:rsid w:val="002C3C17"/>
    <w:rsid w:val="002C54E9"/>
    <w:rsid w:val="002C5F39"/>
    <w:rsid w:val="002C67F9"/>
    <w:rsid w:val="002C6CA9"/>
    <w:rsid w:val="002C7516"/>
    <w:rsid w:val="002D05F9"/>
    <w:rsid w:val="002D175E"/>
    <w:rsid w:val="002D2A85"/>
    <w:rsid w:val="002D2E4B"/>
    <w:rsid w:val="002D30E0"/>
    <w:rsid w:val="002D439B"/>
    <w:rsid w:val="002D43DF"/>
    <w:rsid w:val="002D51F5"/>
    <w:rsid w:val="002D6C43"/>
    <w:rsid w:val="002D7DF6"/>
    <w:rsid w:val="002E0473"/>
    <w:rsid w:val="002E0E0E"/>
    <w:rsid w:val="002E2AE8"/>
    <w:rsid w:val="002E2CC1"/>
    <w:rsid w:val="002E5F10"/>
    <w:rsid w:val="002F1903"/>
    <w:rsid w:val="002F1E10"/>
    <w:rsid w:val="002F278C"/>
    <w:rsid w:val="002F350A"/>
    <w:rsid w:val="002F3D17"/>
    <w:rsid w:val="002F60BA"/>
    <w:rsid w:val="003008C1"/>
    <w:rsid w:val="003025BF"/>
    <w:rsid w:val="00304A60"/>
    <w:rsid w:val="00306554"/>
    <w:rsid w:val="00307183"/>
    <w:rsid w:val="00311DC4"/>
    <w:rsid w:val="0031469C"/>
    <w:rsid w:val="003156BA"/>
    <w:rsid w:val="00315FBE"/>
    <w:rsid w:val="00317475"/>
    <w:rsid w:val="0031794C"/>
    <w:rsid w:val="003232DA"/>
    <w:rsid w:val="003238E4"/>
    <w:rsid w:val="00323FF3"/>
    <w:rsid w:val="00324EB0"/>
    <w:rsid w:val="00325D27"/>
    <w:rsid w:val="00326D63"/>
    <w:rsid w:val="00327828"/>
    <w:rsid w:val="00327FDE"/>
    <w:rsid w:val="00330D77"/>
    <w:rsid w:val="00335146"/>
    <w:rsid w:val="003351C7"/>
    <w:rsid w:val="003411C5"/>
    <w:rsid w:val="003420B9"/>
    <w:rsid w:val="003421B5"/>
    <w:rsid w:val="003424A7"/>
    <w:rsid w:val="00343311"/>
    <w:rsid w:val="00343AE9"/>
    <w:rsid w:val="00344729"/>
    <w:rsid w:val="003460C4"/>
    <w:rsid w:val="0034690B"/>
    <w:rsid w:val="00350B36"/>
    <w:rsid w:val="00351258"/>
    <w:rsid w:val="00353971"/>
    <w:rsid w:val="00356BA8"/>
    <w:rsid w:val="00356E58"/>
    <w:rsid w:val="0035746E"/>
    <w:rsid w:val="003607C4"/>
    <w:rsid w:val="00360D05"/>
    <w:rsid w:val="003617FE"/>
    <w:rsid w:val="003628CB"/>
    <w:rsid w:val="00363056"/>
    <w:rsid w:val="00363EBE"/>
    <w:rsid w:val="003656DE"/>
    <w:rsid w:val="00366D8C"/>
    <w:rsid w:val="00367F3D"/>
    <w:rsid w:val="00373511"/>
    <w:rsid w:val="00373AEF"/>
    <w:rsid w:val="00376F0E"/>
    <w:rsid w:val="003819F5"/>
    <w:rsid w:val="003822EA"/>
    <w:rsid w:val="0038280F"/>
    <w:rsid w:val="00382EE1"/>
    <w:rsid w:val="0038544F"/>
    <w:rsid w:val="00387423"/>
    <w:rsid w:val="00387C03"/>
    <w:rsid w:val="00390429"/>
    <w:rsid w:val="003908D8"/>
    <w:rsid w:val="00390A2F"/>
    <w:rsid w:val="00391C81"/>
    <w:rsid w:val="00391FF9"/>
    <w:rsid w:val="003927A7"/>
    <w:rsid w:val="003932BA"/>
    <w:rsid w:val="003939A8"/>
    <w:rsid w:val="003942AA"/>
    <w:rsid w:val="00394C21"/>
    <w:rsid w:val="003961F5"/>
    <w:rsid w:val="003964BC"/>
    <w:rsid w:val="003A00BB"/>
    <w:rsid w:val="003A13C1"/>
    <w:rsid w:val="003A1D24"/>
    <w:rsid w:val="003A2E9F"/>
    <w:rsid w:val="003A3B14"/>
    <w:rsid w:val="003A4374"/>
    <w:rsid w:val="003A451A"/>
    <w:rsid w:val="003A4AD5"/>
    <w:rsid w:val="003A4EFB"/>
    <w:rsid w:val="003A5D4E"/>
    <w:rsid w:val="003B11F2"/>
    <w:rsid w:val="003B1ED3"/>
    <w:rsid w:val="003B2085"/>
    <w:rsid w:val="003B22EF"/>
    <w:rsid w:val="003B24B9"/>
    <w:rsid w:val="003B348E"/>
    <w:rsid w:val="003B3700"/>
    <w:rsid w:val="003B5E8C"/>
    <w:rsid w:val="003B68E8"/>
    <w:rsid w:val="003C19C7"/>
    <w:rsid w:val="003C233A"/>
    <w:rsid w:val="003C33B0"/>
    <w:rsid w:val="003C4183"/>
    <w:rsid w:val="003C56CC"/>
    <w:rsid w:val="003D30E2"/>
    <w:rsid w:val="003D320C"/>
    <w:rsid w:val="003D3316"/>
    <w:rsid w:val="003D377B"/>
    <w:rsid w:val="003D39DB"/>
    <w:rsid w:val="003D481D"/>
    <w:rsid w:val="003D4BF5"/>
    <w:rsid w:val="003D4C85"/>
    <w:rsid w:val="003D51BD"/>
    <w:rsid w:val="003E3023"/>
    <w:rsid w:val="003E4075"/>
    <w:rsid w:val="003E54CB"/>
    <w:rsid w:val="003E54FF"/>
    <w:rsid w:val="003E5E99"/>
    <w:rsid w:val="003E6887"/>
    <w:rsid w:val="003E6CE2"/>
    <w:rsid w:val="003E7384"/>
    <w:rsid w:val="003E7F4E"/>
    <w:rsid w:val="003F1274"/>
    <w:rsid w:val="003F415C"/>
    <w:rsid w:val="003F45A7"/>
    <w:rsid w:val="003F5817"/>
    <w:rsid w:val="003F70BB"/>
    <w:rsid w:val="003F7AAD"/>
    <w:rsid w:val="003F7C1B"/>
    <w:rsid w:val="0040026D"/>
    <w:rsid w:val="00400663"/>
    <w:rsid w:val="004013C1"/>
    <w:rsid w:val="00401577"/>
    <w:rsid w:val="004017B7"/>
    <w:rsid w:val="00401D03"/>
    <w:rsid w:val="004024F1"/>
    <w:rsid w:val="00403259"/>
    <w:rsid w:val="0040764C"/>
    <w:rsid w:val="00410A24"/>
    <w:rsid w:val="00410A4C"/>
    <w:rsid w:val="00410CD0"/>
    <w:rsid w:val="00411204"/>
    <w:rsid w:val="0041240D"/>
    <w:rsid w:val="00412D4C"/>
    <w:rsid w:val="00412DE0"/>
    <w:rsid w:val="0042025D"/>
    <w:rsid w:val="0042040A"/>
    <w:rsid w:val="00420736"/>
    <w:rsid w:val="004214AD"/>
    <w:rsid w:val="00421EB5"/>
    <w:rsid w:val="00421F99"/>
    <w:rsid w:val="00422DAE"/>
    <w:rsid w:val="00423244"/>
    <w:rsid w:val="004244C2"/>
    <w:rsid w:val="00424C50"/>
    <w:rsid w:val="00424EB4"/>
    <w:rsid w:val="004250FC"/>
    <w:rsid w:val="004257A1"/>
    <w:rsid w:val="004258D7"/>
    <w:rsid w:val="00426AE4"/>
    <w:rsid w:val="0042727F"/>
    <w:rsid w:val="0042734E"/>
    <w:rsid w:val="00427C9C"/>
    <w:rsid w:val="00427F37"/>
    <w:rsid w:val="0043107D"/>
    <w:rsid w:val="004318AA"/>
    <w:rsid w:val="00431953"/>
    <w:rsid w:val="00431AF7"/>
    <w:rsid w:val="004327B0"/>
    <w:rsid w:val="0043288C"/>
    <w:rsid w:val="00432B29"/>
    <w:rsid w:val="00434B0A"/>
    <w:rsid w:val="00434B3E"/>
    <w:rsid w:val="0043532C"/>
    <w:rsid w:val="004359E0"/>
    <w:rsid w:val="00435E9D"/>
    <w:rsid w:val="004369BE"/>
    <w:rsid w:val="00436DB2"/>
    <w:rsid w:val="00440055"/>
    <w:rsid w:val="00440F46"/>
    <w:rsid w:val="004425A0"/>
    <w:rsid w:val="004429B3"/>
    <w:rsid w:val="00446026"/>
    <w:rsid w:val="004464B9"/>
    <w:rsid w:val="00446F34"/>
    <w:rsid w:val="00450135"/>
    <w:rsid w:val="004505A3"/>
    <w:rsid w:val="0045089B"/>
    <w:rsid w:val="00450A7F"/>
    <w:rsid w:val="004515D9"/>
    <w:rsid w:val="00451D8F"/>
    <w:rsid w:val="00451DC3"/>
    <w:rsid w:val="00452D5C"/>
    <w:rsid w:val="00457119"/>
    <w:rsid w:val="00457984"/>
    <w:rsid w:val="00457B79"/>
    <w:rsid w:val="00460F2D"/>
    <w:rsid w:val="00461EE1"/>
    <w:rsid w:val="00461F2F"/>
    <w:rsid w:val="00462BE7"/>
    <w:rsid w:val="00463F24"/>
    <w:rsid w:val="00465FD6"/>
    <w:rsid w:val="004666D7"/>
    <w:rsid w:val="00470BA2"/>
    <w:rsid w:val="00470D6D"/>
    <w:rsid w:val="00471C05"/>
    <w:rsid w:val="0047353D"/>
    <w:rsid w:val="00474042"/>
    <w:rsid w:val="004757A4"/>
    <w:rsid w:val="00480114"/>
    <w:rsid w:val="00480D70"/>
    <w:rsid w:val="00483E2B"/>
    <w:rsid w:val="004848FC"/>
    <w:rsid w:val="004848FE"/>
    <w:rsid w:val="00484CCF"/>
    <w:rsid w:val="00485D93"/>
    <w:rsid w:val="00485EAC"/>
    <w:rsid w:val="00486AB3"/>
    <w:rsid w:val="00490C6A"/>
    <w:rsid w:val="0049252A"/>
    <w:rsid w:val="00493A55"/>
    <w:rsid w:val="0049410B"/>
    <w:rsid w:val="00496853"/>
    <w:rsid w:val="00497FEF"/>
    <w:rsid w:val="004A0311"/>
    <w:rsid w:val="004A0611"/>
    <w:rsid w:val="004A090A"/>
    <w:rsid w:val="004A0CB2"/>
    <w:rsid w:val="004A36F8"/>
    <w:rsid w:val="004A3D2D"/>
    <w:rsid w:val="004A5323"/>
    <w:rsid w:val="004B10BD"/>
    <w:rsid w:val="004B175F"/>
    <w:rsid w:val="004B215E"/>
    <w:rsid w:val="004B2840"/>
    <w:rsid w:val="004B313B"/>
    <w:rsid w:val="004B4BAA"/>
    <w:rsid w:val="004B5205"/>
    <w:rsid w:val="004B5385"/>
    <w:rsid w:val="004B67E7"/>
    <w:rsid w:val="004B7996"/>
    <w:rsid w:val="004C0634"/>
    <w:rsid w:val="004C06BC"/>
    <w:rsid w:val="004C2301"/>
    <w:rsid w:val="004C4883"/>
    <w:rsid w:val="004C5909"/>
    <w:rsid w:val="004D2FD6"/>
    <w:rsid w:val="004D3D2C"/>
    <w:rsid w:val="004D49F4"/>
    <w:rsid w:val="004E2397"/>
    <w:rsid w:val="004E261F"/>
    <w:rsid w:val="004E2CF0"/>
    <w:rsid w:val="004E3639"/>
    <w:rsid w:val="004E44B1"/>
    <w:rsid w:val="004E6DAA"/>
    <w:rsid w:val="004E743A"/>
    <w:rsid w:val="004E7764"/>
    <w:rsid w:val="004F2730"/>
    <w:rsid w:val="004F27E5"/>
    <w:rsid w:val="004F27EA"/>
    <w:rsid w:val="004F3979"/>
    <w:rsid w:val="004F667D"/>
    <w:rsid w:val="004F7C9F"/>
    <w:rsid w:val="00500BC0"/>
    <w:rsid w:val="0050543A"/>
    <w:rsid w:val="005063BA"/>
    <w:rsid w:val="005072B0"/>
    <w:rsid w:val="00507377"/>
    <w:rsid w:val="00507657"/>
    <w:rsid w:val="0051004A"/>
    <w:rsid w:val="00511539"/>
    <w:rsid w:val="00512D4E"/>
    <w:rsid w:val="00513A92"/>
    <w:rsid w:val="00513F85"/>
    <w:rsid w:val="00514575"/>
    <w:rsid w:val="00515500"/>
    <w:rsid w:val="00515549"/>
    <w:rsid w:val="005200E4"/>
    <w:rsid w:val="00521626"/>
    <w:rsid w:val="00522BBC"/>
    <w:rsid w:val="00524315"/>
    <w:rsid w:val="0052435E"/>
    <w:rsid w:val="00524901"/>
    <w:rsid w:val="00525D19"/>
    <w:rsid w:val="0052752C"/>
    <w:rsid w:val="00530AE7"/>
    <w:rsid w:val="005321B9"/>
    <w:rsid w:val="005343AE"/>
    <w:rsid w:val="005347EF"/>
    <w:rsid w:val="00535946"/>
    <w:rsid w:val="00535B87"/>
    <w:rsid w:val="00537187"/>
    <w:rsid w:val="00537934"/>
    <w:rsid w:val="00537BE2"/>
    <w:rsid w:val="00537EB7"/>
    <w:rsid w:val="00540235"/>
    <w:rsid w:val="00541236"/>
    <w:rsid w:val="00543A6C"/>
    <w:rsid w:val="00543DE5"/>
    <w:rsid w:val="00545E7F"/>
    <w:rsid w:val="00546898"/>
    <w:rsid w:val="00546E7E"/>
    <w:rsid w:val="00553389"/>
    <w:rsid w:val="00553927"/>
    <w:rsid w:val="00553A6B"/>
    <w:rsid w:val="00554181"/>
    <w:rsid w:val="00554BF1"/>
    <w:rsid w:val="00561165"/>
    <w:rsid w:val="005617AD"/>
    <w:rsid w:val="00561C02"/>
    <w:rsid w:val="005636AF"/>
    <w:rsid w:val="00563F39"/>
    <w:rsid w:val="00570F0F"/>
    <w:rsid w:val="0057197B"/>
    <w:rsid w:val="005722F3"/>
    <w:rsid w:val="00572A28"/>
    <w:rsid w:val="00572AEF"/>
    <w:rsid w:val="00573499"/>
    <w:rsid w:val="0057368A"/>
    <w:rsid w:val="00573E05"/>
    <w:rsid w:val="005743AC"/>
    <w:rsid w:val="0057552D"/>
    <w:rsid w:val="00577FC3"/>
    <w:rsid w:val="0058024F"/>
    <w:rsid w:val="0058060A"/>
    <w:rsid w:val="005809FB"/>
    <w:rsid w:val="00580BCB"/>
    <w:rsid w:val="00581A85"/>
    <w:rsid w:val="0058361C"/>
    <w:rsid w:val="005846F2"/>
    <w:rsid w:val="00584BE7"/>
    <w:rsid w:val="005852E2"/>
    <w:rsid w:val="005860D3"/>
    <w:rsid w:val="00590FCB"/>
    <w:rsid w:val="00591FC4"/>
    <w:rsid w:val="00592B36"/>
    <w:rsid w:val="00594FD7"/>
    <w:rsid w:val="00595A57"/>
    <w:rsid w:val="00597597"/>
    <w:rsid w:val="005A0D5A"/>
    <w:rsid w:val="005A3852"/>
    <w:rsid w:val="005A75A6"/>
    <w:rsid w:val="005B1030"/>
    <w:rsid w:val="005B3ACA"/>
    <w:rsid w:val="005B4F5A"/>
    <w:rsid w:val="005B5175"/>
    <w:rsid w:val="005B665E"/>
    <w:rsid w:val="005C2AA0"/>
    <w:rsid w:val="005C38A8"/>
    <w:rsid w:val="005C3EDB"/>
    <w:rsid w:val="005C3EF2"/>
    <w:rsid w:val="005C403A"/>
    <w:rsid w:val="005C5A8D"/>
    <w:rsid w:val="005C5FD9"/>
    <w:rsid w:val="005C671E"/>
    <w:rsid w:val="005C7CB9"/>
    <w:rsid w:val="005D0601"/>
    <w:rsid w:val="005D0C63"/>
    <w:rsid w:val="005D14DB"/>
    <w:rsid w:val="005D2B06"/>
    <w:rsid w:val="005D42EE"/>
    <w:rsid w:val="005D50D3"/>
    <w:rsid w:val="005D5622"/>
    <w:rsid w:val="005D66FF"/>
    <w:rsid w:val="005D788B"/>
    <w:rsid w:val="005D78B8"/>
    <w:rsid w:val="005E059E"/>
    <w:rsid w:val="005E2042"/>
    <w:rsid w:val="005E2904"/>
    <w:rsid w:val="005E4E0F"/>
    <w:rsid w:val="005E51B4"/>
    <w:rsid w:val="005E6EA4"/>
    <w:rsid w:val="005E7559"/>
    <w:rsid w:val="005F16C2"/>
    <w:rsid w:val="005F187B"/>
    <w:rsid w:val="005F1F3E"/>
    <w:rsid w:val="005F367A"/>
    <w:rsid w:val="005F5198"/>
    <w:rsid w:val="005F5555"/>
    <w:rsid w:val="00600409"/>
    <w:rsid w:val="0060163A"/>
    <w:rsid w:val="0060180A"/>
    <w:rsid w:val="00603B48"/>
    <w:rsid w:val="0060574F"/>
    <w:rsid w:val="006060FD"/>
    <w:rsid w:val="0061386A"/>
    <w:rsid w:val="00615E63"/>
    <w:rsid w:val="006176DA"/>
    <w:rsid w:val="00617E16"/>
    <w:rsid w:val="00621D50"/>
    <w:rsid w:val="00621D86"/>
    <w:rsid w:val="00622A71"/>
    <w:rsid w:val="006231E4"/>
    <w:rsid w:val="006243CD"/>
    <w:rsid w:val="006247BE"/>
    <w:rsid w:val="00625FD0"/>
    <w:rsid w:val="006260C1"/>
    <w:rsid w:val="0062734F"/>
    <w:rsid w:val="0062743F"/>
    <w:rsid w:val="00627674"/>
    <w:rsid w:val="00627983"/>
    <w:rsid w:val="00630B06"/>
    <w:rsid w:val="00632E05"/>
    <w:rsid w:val="00634D6A"/>
    <w:rsid w:val="00637A4F"/>
    <w:rsid w:val="006400E4"/>
    <w:rsid w:val="006404BE"/>
    <w:rsid w:val="00641AD5"/>
    <w:rsid w:val="00641BA5"/>
    <w:rsid w:val="00642AB4"/>
    <w:rsid w:val="0064317F"/>
    <w:rsid w:val="00643775"/>
    <w:rsid w:val="00644A95"/>
    <w:rsid w:val="0064556F"/>
    <w:rsid w:val="00645885"/>
    <w:rsid w:val="006467CE"/>
    <w:rsid w:val="00650FD5"/>
    <w:rsid w:val="00651938"/>
    <w:rsid w:val="00652D32"/>
    <w:rsid w:val="0065445E"/>
    <w:rsid w:val="00654D71"/>
    <w:rsid w:val="00657359"/>
    <w:rsid w:val="0066030A"/>
    <w:rsid w:val="00661E38"/>
    <w:rsid w:val="00662969"/>
    <w:rsid w:val="00662BDA"/>
    <w:rsid w:val="0066307D"/>
    <w:rsid w:val="0066354F"/>
    <w:rsid w:val="00663899"/>
    <w:rsid w:val="00664184"/>
    <w:rsid w:val="00666CE2"/>
    <w:rsid w:val="00667506"/>
    <w:rsid w:val="006724F8"/>
    <w:rsid w:val="00673FE4"/>
    <w:rsid w:val="00677126"/>
    <w:rsid w:val="006779E6"/>
    <w:rsid w:val="00681879"/>
    <w:rsid w:val="00685329"/>
    <w:rsid w:val="006855BA"/>
    <w:rsid w:val="00686821"/>
    <w:rsid w:val="00686CAC"/>
    <w:rsid w:val="00686DAE"/>
    <w:rsid w:val="006871A4"/>
    <w:rsid w:val="00687592"/>
    <w:rsid w:val="00687F2F"/>
    <w:rsid w:val="00691301"/>
    <w:rsid w:val="00694212"/>
    <w:rsid w:val="00694E01"/>
    <w:rsid w:val="00697A2C"/>
    <w:rsid w:val="00697E1A"/>
    <w:rsid w:val="006A03EC"/>
    <w:rsid w:val="006A5D98"/>
    <w:rsid w:val="006A7B93"/>
    <w:rsid w:val="006B0093"/>
    <w:rsid w:val="006B0D18"/>
    <w:rsid w:val="006B145D"/>
    <w:rsid w:val="006B3719"/>
    <w:rsid w:val="006B3E37"/>
    <w:rsid w:val="006B4031"/>
    <w:rsid w:val="006B4781"/>
    <w:rsid w:val="006B634B"/>
    <w:rsid w:val="006B69F2"/>
    <w:rsid w:val="006B7168"/>
    <w:rsid w:val="006C0AF0"/>
    <w:rsid w:val="006C11C6"/>
    <w:rsid w:val="006C3B99"/>
    <w:rsid w:val="006C3C1C"/>
    <w:rsid w:val="006C4AAE"/>
    <w:rsid w:val="006C4D5F"/>
    <w:rsid w:val="006C59A9"/>
    <w:rsid w:val="006C5C3F"/>
    <w:rsid w:val="006C60B4"/>
    <w:rsid w:val="006C60B7"/>
    <w:rsid w:val="006C62B4"/>
    <w:rsid w:val="006D0586"/>
    <w:rsid w:val="006D11EE"/>
    <w:rsid w:val="006D1715"/>
    <w:rsid w:val="006D19D9"/>
    <w:rsid w:val="006D1B41"/>
    <w:rsid w:val="006D2F72"/>
    <w:rsid w:val="006D40BB"/>
    <w:rsid w:val="006D42FE"/>
    <w:rsid w:val="006D6831"/>
    <w:rsid w:val="006D7B97"/>
    <w:rsid w:val="006E041A"/>
    <w:rsid w:val="006E05F0"/>
    <w:rsid w:val="006E0687"/>
    <w:rsid w:val="006E06C0"/>
    <w:rsid w:val="006E1E49"/>
    <w:rsid w:val="006E1FA4"/>
    <w:rsid w:val="006E44CF"/>
    <w:rsid w:val="006E53B1"/>
    <w:rsid w:val="006E6660"/>
    <w:rsid w:val="006F0B97"/>
    <w:rsid w:val="006F3565"/>
    <w:rsid w:val="006F4686"/>
    <w:rsid w:val="006F57FF"/>
    <w:rsid w:val="006F5C08"/>
    <w:rsid w:val="006F6857"/>
    <w:rsid w:val="006F6F6F"/>
    <w:rsid w:val="00701C4C"/>
    <w:rsid w:val="00702875"/>
    <w:rsid w:val="007058E5"/>
    <w:rsid w:val="007059F9"/>
    <w:rsid w:val="0070616B"/>
    <w:rsid w:val="0070721B"/>
    <w:rsid w:val="0071340D"/>
    <w:rsid w:val="00715CCF"/>
    <w:rsid w:val="00722A43"/>
    <w:rsid w:val="007236F8"/>
    <w:rsid w:val="007245CA"/>
    <w:rsid w:val="00725060"/>
    <w:rsid w:val="00725CFC"/>
    <w:rsid w:val="00726194"/>
    <w:rsid w:val="007268BB"/>
    <w:rsid w:val="00727169"/>
    <w:rsid w:val="00731D32"/>
    <w:rsid w:val="0073333D"/>
    <w:rsid w:val="0073392A"/>
    <w:rsid w:val="007347FD"/>
    <w:rsid w:val="00734DF9"/>
    <w:rsid w:val="00734ED9"/>
    <w:rsid w:val="0073515D"/>
    <w:rsid w:val="007352B6"/>
    <w:rsid w:val="00735A5B"/>
    <w:rsid w:val="00741031"/>
    <w:rsid w:val="00742BA2"/>
    <w:rsid w:val="00743705"/>
    <w:rsid w:val="00743D56"/>
    <w:rsid w:val="00744104"/>
    <w:rsid w:val="00744B3B"/>
    <w:rsid w:val="00744C7F"/>
    <w:rsid w:val="0074545F"/>
    <w:rsid w:val="007455ED"/>
    <w:rsid w:val="00745CC2"/>
    <w:rsid w:val="0074722B"/>
    <w:rsid w:val="00750C00"/>
    <w:rsid w:val="00751784"/>
    <w:rsid w:val="007536AB"/>
    <w:rsid w:val="007537B1"/>
    <w:rsid w:val="00754563"/>
    <w:rsid w:val="00755530"/>
    <w:rsid w:val="00755D5F"/>
    <w:rsid w:val="00756364"/>
    <w:rsid w:val="00757D6A"/>
    <w:rsid w:val="0076011B"/>
    <w:rsid w:val="00760744"/>
    <w:rsid w:val="00761287"/>
    <w:rsid w:val="00762023"/>
    <w:rsid w:val="007648E3"/>
    <w:rsid w:val="0076490E"/>
    <w:rsid w:val="007649C3"/>
    <w:rsid w:val="0076557A"/>
    <w:rsid w:val="00766021"/>
    <w:rsid w:val="0076668B"/>
    <w:rsid w:val="007706B6"/>
    <w:rsid w:val="007710AA"/>
    <w:rsid w:val="0077175B"/>
    <w:rsid w:val="007748F7"/>
    <w:rsid w:val="00774F91"/>
    <w:rsid w:val="00777258"/>
    <w:rsid w:val="007772B8"/>
    <w:rsid w:val="00780A48"/>
    <w:rsid w:val="00782126"/>
    <w:rsid w:val="00782C91"/>
    <w:rsid w:val="00783051"/>
    <w:rsid w:val="00784848"/>
    <w:rsid w:val="0078570F"/>
    <w:rsid w:val="00787444"/>
    <w:rsid w:val="00787B18"/>
    <w:rsid w:val="00790672"/>
    <w:rsid w:val="007944B6"/>
    <w:rsid w:val="00794554"/>
    <w:rsid w:val="007945A2"/>
    <w:rsid w:val="00794E39"/>
    <w:rsid w:val="007950C7"/>
    <w:rsid w:val="00795CDE"/>
    <w:rsid w:val="007A06B8"/>
    <w:rsid w:val="007A07D3"/>
    <w:rsid w:val="007A3786"/>
    <w:rsid w:val="007A6D2B"/>
    <w:rsid w:val="007A7B6A"/>
    <w:rsid w:val="007B1585"/>
    <w:rsid w:val="007B15E4"/>
    <w:rsid w:val="007B1BA0"/>
    <w:rsid w:val="007B3F66"/>
    <w:rsid w:val="007B4DCE"/>
    <w:rsid w:val="007B6A79"/>
    <w:rsid w:val="007B754B"/>
    <w:rsid w:val="007C1581"/>
    <w:rsid w:val="007C23C7"/>
    <w:rsid w:val="007C3762"/>
    <w:rsid w:val="007C4694"/>
    <w:rsid w:val="007C58E3"/>
    <w:rsid w:val="007C59E6"/>
    <w:rsid w:val="007C7D88"/>
    <w:rsid w:val="007D03D9"/>
    <w:rsid w:val="007D24E0"/>
    <w:rsid w:val="007D4437"/>
    <w:rsid w:val="007D478C"/>
    <w:rsid w:val="007D4D3E"/>
    <w:rsid w:val="007D60CE"/>
    <w:rsid w:val="007D6DC7"/>
    <w:rsid w:val="007E1F26"/>
    <w:rsid w:val="007E3577"/>
    <w:rsid w:val="007E3D52"/>
    <w:rsid w:val="007E41DF"/>
    <w:rsid w:val="007E617A"/>
    <w:rsid w:val="007E6282"/>
    <w:rsid w:val="007E6512"/>
    <w:rsid w:val="007F268B"/>
    <w:rsid w:val="007F39C3"/>
    <w:rsid w:val="007F461D"/>
    <w:rsid w:val="007F49BA"/>
    <w:rsid w:val="007F4D57"/>
    <w:rsid w:val="007F50E1"/>
    <w:rsid w:val="007F56D3"/>
    <w:rsid w:val="007F7ED4"/>
    <w:rsid w:val="008003D1"/>
    <w:rsid w:val="008004C5"/>
    <w:rsid w:val="00801784"/>
    <w:rsid w:val="0080463F"/>
    <w:rsid w:val="0080743E"/>
    <w:rsid w:val="00807EFD"/>
    <w:rsid w:val="00807F10"/>
    <w:rsid w:val="00811116"/>
    <w:rsid w:val="00811551"/>
    <w:rsid w:val="00812CB7"/>
    <w:rsid w:val="00813C41"/>
    <w:rsid w:val="00813D69"/>
    <w:rsid w:val="00814387"/>
    <w:rsid w:val="00814E74"/>
    <w:rsid w:val="008150E1"/>
    <w:rsid w:val="00815934"/>
    <w:rsid w:val="00817297"/>
    <w:rsid w:val="0082045E"/>
    <w:rsid w:val="00820578"/>
    <w:rsid w:val="00821E41"/>
    <w:rsid w:val="0082223D"/>
    <w:rsid w:val="00824535"/>
    <w:rsid w:val="00824BB0"/>
    <w:rsid w:val="00824F41"/>
    <w:rsid w:val="00830532"/>
    <w:rsid w:val="00832FF3"/>
    <w:rsid w:val="008343DC"/>
    <w:rsid w:val="00834A76"/>
    <w:rsid w:val="0083562C"/>
    <w:rsid w:val="00837A85"/>
    <w:rsid w:val="008404C8"/>
    <w:rsid w:val="008424F5"/>
    <w:rsid w:val="00843A00"/>
    <w:rsid w:val="00843D7B"/>
    <w:rsid w:val="0084496F"/>
    <w:rsid w:val="00844A42"/>
    <w:rsid w:val="00844D03"/>
    <w:rsid w:val="00844F92"/>
    <w:rsid w:val="00845511"/>
    <w:rsid w:val="0084681C"/>
    <w:rsid w:val="00846FD1"/>
    <w:rsid w:val="00847B8E"/>
    <w:rsid w:val="008505C5"/>
    <w:rsid w:val="00851ED7"/>
    <w:rsid w:val="00852066"/>
    <w:rsid w:val="00852AC9"/>
    <w:rsid w:val="00854C5F"/>
    <w:rsid w:val="008552A8"/>
    <w:rsid w:val="008552E2"/>
    <w:rsid w:val="008560EF"/>
    <w:rsid w:val="00856A78"/>
    <w:rsid w:val="00856CD6"/>
    <w:rsid w:val="00856F2E"/>
    <w:rsid w:val="00857377"/>
    <w:rsid w:val="008577A9"/>
    <w:rsid w:val="00861FEB"/>
    <w:rsid w:val="00862A5B"/>
    <w:rsid w:val="00866E20"/>
    <w:rsid w:val="00867588"/>
    <w:rsid w:val="008679B6"/>
    <w:rsid w:val="00872875"/>
    <w:rsid w:val="008736CD"/>
    <w:rsid w:val="008737A3"/>
    <w:rsid w:val="00873E7F"/>
    <w:rsid w:val="008747ED"/>
    <w:rsid w:val="00874D1E"/>
    <w:rsid w:val="00875FDE"/>
    <w:rsid w:val="00876599"/>
    <w:rsid w:val="00876BEE"/>
    <w:rsid w:val="00877DD4"/>
    <w:rsid w:val="00881435"/>
    <w:rsid w:val="00881D8F"/>
    <w:rsid w:val="00882814"/>
    <w:rsid w:val="00883068"/>
    <w:rsid w:val="008839F9"/>
    <w:rsid w:val="0088597D"/>
    <w:rsid w:val="008862F3"/>
    <w:rsid w:val="00890E54"/>
    <w:rsid w:val="0089183F"/>
    <w:rsid w:val="00892AB0"/>
    <w:rsid w:val="00892B79"/>
    <w:rsid w:val="00893DDE"/>
    <w:rsid w:val="00896D03"/>
    <w:rsid w:val="00896F8B"/>
    <w:rsid w:val="008A0B57"/>
    <w:rsid w:val="008A0DB1"/>
    <w:rsid w:val="008A1D70"/>
    <w:rsid w:val="008A25C4"/>
    <w:rsid w:val="008A34F0"/>
    <w:rsid w:val="008A3DDA"/>
    <w:rsid w:val="008A52BA"/>
    <w:rsid w:val="008A5A26"/>
    <w:rsid w:val="008A71FE"/>
    <w:rsid w:val="008A748B"/>
    <w:rsid w:val="008B0984"/>
    <w:rsid w:val="008B1819"/>
    <w:rsid w:val="008B2D8E"/>
    <w:rsid w:val="008B2F88"/>
    <w:rsid w:val="008B3693"/>
    <w:rsid w:val="008B3A0E"/>
    <w:rsid w:val="008B59CF"/>
    <w:rsid w:val="008B7780"/>
    <w:rsid w:val="008C18EF"/>
    <w:rsid w:val="008C3118"/>
    <w:rsid w:val="008C3D35"/>
    <w:rsid w:val="008C55FD"/>
    <w:rsid w:val="008C589D"/>
    <w:rsid w:val="008C6FAE"/>
    <w:rsid w:val="008C7C94"/>
    <w:rsid w:val="008D0356"/>
    <w:rsid w:val="008D10E9"/>
    <w:rsid w:val="008D14A7"/>
    <w:rsid w:val="008D1553"/>
    <w:rsid w:val="008D7869"/>
    <w:rsid w:val="008D7F96"/>
    <w:rsid w:val="008E043D"/>
    <w:rsid w:val="008E12E1"/>
    <w:rsid w:val="008E14D1"/>
    <w:rsid w:val="008E2F80"/>
    <w:rsid w:val="008E3613"/>
    <w:rsid w:val="008E4D7C"/>
    <w:rsid w:val="008E580E"/>
    <w:rsid w:val="008F002A"/>
    <w:rsid w:val="008F02C8"/>
    <w:rsid w:val="008F1B5A"/>
    <w:rsid w:val="008F232B"/>
    <w:rsid w:val="008F4D5D"/>
    <w:rsid w:val="008F5174"/>
    <w:rsid w:val="008F63AA"/>
    <w:rsid w:val="008F69B4"/>
    <w:rsid w:val="008F768A"/>
    <w:rsid w:val="009008C9"/>
    <w:rsid w:val="009021B8"/>
    <w:rsid w:val="00902DDB"/>
    <w:rsid w:val="009042CB"/>
    <w:rsid w:val="009048A6"/>
    <w:rsid w:val="0090510A"/>
    <w:rsid w:val="009056CD"/>
    <w:rsid w:val="0090607E"/>
    <w:rsid w:val="00906AB1"/>
    <w:rsid w:val="00906BA9"/>
    <w:rsid w:val="0091041B"/>
    <w:rsid w:val="00911584"/>
    <w:rsid w:val="0091182F"/>
    <w:rsid w:val="009126AE"/>
    <w:rsid w:val="0091391D"/>
    <w:rsid w:val="00913C85"/>
    <w:rsid w:val="00913F03"/>
    <w:rsid w:val="009153E7"/>
    <w:rsid w:val="0091554E"/>
    <w:rsid w:val="00915937"/>
    <w:rsid w:val="00916597"/>
    <w:rsid w:val="00916760"/>
    <w:rsid w:val="00917A52"/>
    <w:rsid w:val="00924B7C"/>
    <w:rsid w:val="00926447"/>
    <w:rsid w:val="0092690B"/>
    <w:rsid w:val="009269A1"/>
    <w:rsid w:val="00930FD3"/>
    <w:rsid w:val="009312E0"/>
    <w:rsid w:val="009321DD"/>
    <w:rsid w:val="00933950"/>
    <w:rsid w:val="00933A5F"/>
    <w:rsid w:val="0094061B"/>
    <w:rsid w:val="009411B2"/>
    <w:rsid w:val="00945596"/>
    <w:rsid w:val="00946ED4"/>
    <w:rsid w:val="00950251"/>
    <w:rsid w:val="00951312"/>
    <w:rsid w:val="0095154B"/>
    <w:rsid w:val="00951DB7"/>
    <w:rsid w:val="0095415E"/>
    <w:rsid w:val="00954313"/>
    <w:rsid w:val="00954346"/>
    <w:rsid w:val="009557F1"/>
    <w:rsid w:val="009565DC"/>
    <w:rsid w:val="00957D51"/>
    <w:rsid w:val="00960D4C"/>
    <w:rsid w:val="0096116E"/>
    <w:rsid w:val="0096193A"/>
    <w:rsid w:val="009650EB"/>
    <w:rsid w:val="00965ECB"/>
    <w:rsid w:val="00966486"/>
    <w:rsid w:val="00970403"/>
    <w:rsid w:val="00970686"/>
    <w:rsid w:val="00971508"/>
    <w:rsid w:val="0097202E"/>
    <w:rsid w:val="0097218C"/>
    <w:rsid w:val="00974FBB"/>
    <w:rsid w:val="009806C8"/>
    <w:rsid w:val="0098081A"/>
    <w:rsid w:val="009810FC"/>
    <w:rsid w:val="00982F1A"/>
    <w:rsid w:val="00983F5A"/>
    <w:rsid w:val="009848FC"/>
    <w:rsid w:val="009849F7"/>
    <w:rsid w:val="00984D13"/>
    <w:rsid w:val="00985638"/>
    <w:rsid w:val="009858EC"/>
    <w:rsid w:val="00990709"/>
    <w:rsid w:val="00996BFB"/>
    <w:rsid w:val="00996DA7"/>
    <w:rsid w:val="00996DB8"/>
    <w:rsid w:val="009A15CB"/>
    <w:rsid w:val="009A36A8"/>
    <w:rsid w:val="009A461E"/>
    <w:rsid w:val="009A4646"/>
    <w:rsid w:val="009A5205"/>
    <w:rsid w:val="009A6F7E"/>
    <w:rsid w:val="009A75A5"/>
    <w:rsid w:val="009A7F48"/>
    <w:rsid w:val="009B0821"/>
    <w:rsid w:val="009B11C8"/>
    <w:rsid w:val="009B5874"/>
    <w:rsid w:val="009B78E0"/>
    <w:rsid w:val="009B79F1"/>
    <w:rsid w:val="009C079D"/>
    <w:rsid w:val="009C0CD0"/>
    <w:rsid w:val="009C0E4B"/>
    <w:rsid w:val="009C24CF"/>
    <w:rsid w:val="009C46E5"/>
    <w:rsid w:val="009C6384"/>
    <w:rsid w:val="009C704E"/>
    <w:rsid w:val="009D2B94"/>
    <w:rsid w:val="009D57DC"/>
    <w:rsid w:val="009D6A24"/>
    <w:rsid w:val="009D793C"/>
    <w:rsid w:val="009E4BBF"/>
    <w:rsid w:val="009E4C85"/>
    <w:rsid w:val="009E5AF9"/>
    <w:rsid w:val="009E6276"/>
    <w:rsid w:val="009E7614"/>
    <w:rsid w:val="009E76DC"/>
    <w:rsid w:val="009E7765"/>
    <w:rsid w:val="009E77AF"/>
    <w:rsid w:val="009E7DCF"/>
    <w:rsid w:val="009F4D39"/>
    <w:rsid w:val="009F5249"/>
    <w:rsid w:val="009F6C90"/>
    <w:rsid w:val="00A02D6C"/>
    <w:rsid w:val="00A06DB5"/>
    <w:rsid w:val="00A074F5"/>
    <w:rsid w:val="00A07F3E"/>
    <w:rsid w:val="00A12C98"/>
    <w:rsid w:val="00A14437"/>
    <w:rsid w:val="00A14F29"/>
    <w:rsid w:val="00A201D4"/>
    <w:rsid w:val="00A204EE"/>
    <w:rsid w:val="00A22693"/>
    <w:rsid w:val="00A22BB7"/>
    <w:rsid w:val="00A263BA"/>
    <w:rsid w:val="00A26A52"/>
    <w:rsid w:val="00A30AD6"/>
    <w:rsid w:val="00A32103"/>
    <w:rsid w:val="00A3379B"/>
    <w:rsid w:val="00A338D5"/>
    <w:rsid w:val="00A345A9"/>
    <w:rsid w:val="00A34711"/>
    <w:rsid w:val="00A348AF"/>
    <w:rsid w:val="00A35B47"/>
    <w:rsid w:val="00A35E52"/>
    <w:rsid w:val="00A36D1D"/>
    <w:rsid w:val="00A402F0"/>
    <w:rsid w:val="00A41557"/>
    <w:rsid w:val="00A441AB"/>
    <w:rsid w:val="00A447D6"/>
    <w:rsid w:val="00A454C2"/>
    <w:rsid w:val="00A477ED"/>
    <w:rsid w:val="00A5034A"/>
    <w:rsid w:val="00A538A5"/>
    <w:rsid w:val="00A53AF2"/>
    <w:rsid w:val="00A55012"/>
    <w:rsid w:val="00A55267"/>
    <w:rsid w:val="00A56414"/>
    <w:rsid w:val="00A566E5"/>
    <w:rsid w:val="00A606DA"/>
    <w:rsid w:val="00A62ACC"/>
    <w:rsid w:val="00A62B6F"/>
    <w:rsid w:val="00A64614"/>
    <w:rsid w:val="00A67685"/>
    <w:rsid w:val="00A67967"/>
    <w:rsid w:val="00A7102E"/>
    <w:rsid w:val="00A71249"/>
    <w:rsid w:val="00A712E9"/>
    <w:rsid w:val="00A712F5"/>
    <w:rsid w:val="00A72931"/>
    <w:rsid w:val="00A739E4"/>
    <w:rsid w:val="00A74A54"/>
    <w:rsid w:val="00A77069"/>
    <w:rsid w:val="00A77514"/>
    <w:rsid w:val="00A808C3"/>
    <w:rsid w:val="00A81B58"/>
    <w:rsid w:val="00A82548"/>
    <w:rsid w:val="00A82C4D"/>
    <w:rsid w:val="00A82CD9"/>
    <w:rsid w:val="00A835FD"/>
    <w:rsid w:val="00A84B79"/>
    <w:rsid w:val="00A8557E"/>
    <w:rsid w:val="00A90529"/>
    <w:rsid w:val="00A90EF6"/>
    <w:rsid w:val="00A9429B"/>
    <w:rsid w:val="00A947FD"/>
    <w:rsid w:val="00A954F3"/>
    <w:rsid w:val="00A9596B"/>
    <w:rsid w:val="00A96BD3"/>
    <w:rsid w:val="00A9737B"/>
    <w:rsid w:val="00A97D63"/>
    <w:rsid w:val="00AA0B56"/>
    <w:rsid w:val="00AA1CEC"/>
    <w:rsid w:val="00AA2666"/>
    <w:rsid w:val="00AA2AB7"/>
    <w:rsid w:val="00AA33E5"/>
    <w:rsid w:val="00AA4469"/>
    <w:rsid w:val="00AA45E5"/>
    <w:rsid w:val="00AA5955"/>
    <w:rsid w:val="00AA5B2F"/>
    <w:rsid w:val="00AA67BF"/>
    <w:rsid w:val="00AA6ABF"/>
    <w:rsid w:val="00AB0C15"/>
    <w:rsid w:val="00AB27C6"/>
    <w:rsid w:val="00AB376F"/>
    <w:rsid w:val="00AB4156"/>
    <w:rsid w:val="00AB5E60"/>
    <w:rsid w:val="00AB6390"/>
    <w:rsid w:val="00AB6C0D"/>
    <w:rsid w:val="00AC006E"/>
    <w:rsid w:val="00AC0900"/>
    <w:rsid w:val="00AC2EF6"/>
    <w:rsid w:val="00AC458F"/>
    <w:rsid w:val="00AC78D2"/>
    <w:rsid w:val="00AD121F"/>
    <w:rsid w:val="00AD14A0"/>
    <w:rsid w:val="00AD4E05"/>
    <w:rsid w:val="00AD50BF"/>
    <w:rsid w:val="00AD5408"/>
    <w:rsid w:val="00AD5D91"/>
    <w:rsid w:val="00AE09C3"/>
    <w:rsid w:val="00AE412A"/>
    <w:rsid w:val="00AE415E"/>
    <w:rsid w:val="00AE5211"/>
    <w:rsid w:val="00AE71FD"/>
    <w:rsid w:val="00AF22D6"/>
    <w:rsid w:val="00AF2D7B"/>
    <w:rsid w:val="00AF3B83"/>
    <w:rsid w:val="00AF49D3"/>
    <w:rsid w:val="00AF519A"/>
    <w:rsid w:val="00AF73E4"/>
    <w:rsid w:val="00AF7A8A"/>
    <w:rsid w:val="00AF7B9E"/>
    <w:rsid w:val="00AF7C99"/>
    <w:rsid w:val="00B017F2"/>
    <w:rsid w:val="00B03C44"/>
    <w:rsid w:val="00B03E74"/>
    <w:rsid w:val="00B044AA"/>
    <w:rsid w:val="00B0573B"/>
    <w:rsid w:val="00B058BF"/>
    <w:rsid w:val="00B0664D"/>
    <w:rsid w:val="00B06EDB"/>
    <w:rsid w:val="00B075A3"/>
    <w:rsid w:val="00B07826"/>
    <w:rsid w:val="00B10586"/>
    <w:rsid w:val="00B11069"/>
    <w:rsid w:val="00B12DD1"/>
    <w:rsid w:val="00B1315F"/>
    <w:rsid w:val="00B132CA"/>
    <w:rsid w:val="00B138D0"/>
    <w:rsid w:val="00B14660"/>
    <w:rsid w:val="00B1466C"/>
    <w:rsid w:val="00B14DD2"/>
    <w:rsid w:val="00B16493"/>
    <w:rsid w:val="00B164AC"/>
    <w:rsid w:val="00B16CFE"/>
    <w:rsid w:val="00B204B4"/>
    <w:rsid w:val="00B20A2F"/>
    <w:rsid w:val="00B20CAE"/>
    <w:rsid w:val="00B21F8F"/>
    <w:rsid w:val="00B25487"/>
    <w:rsid w:val="00B25E0E"/>
    <w:rsid w:val="00B27176"/>
    <w:rsid w:val="00B27255"/>
    <w:rsid w:val="00B31033"/>
    <w:rsid w:val="00B33345"/>
    <w:rsid w:val="00B33551"/>
    <w:rsid w:val="00B33E7F"/>
    <w:rsid w:val="00B361DC"/>
    <w:rsid w:val="00B370CA"/>
    <w:rsid w:val="00B42B01"/>
    <w:rsid w:val="00B442BE"/>
    <w:rsid w:val="00B44382"/>
    <w:rsid w:val="00B476CB"/>
    <w:rsid w:val="00B47C50"/>
    <w:rsid w:val="00B50A40"/>
    <w:rsid w:val="00B524DF"/>
    <w:rsid w:val="00B5269E"/>
    <w:rsid w:val="00B52CC9"/>
    <w:rsid w:val="00B53B54"/>
    <w:rsid w:val="00B55AD2"/>
    <w:rsid w:val="00B56274"/>
    <w:rsid w:val="00B618CD"/>
    <w:rsid w:val="00B62516"/>
    <w:rsid w:val="00B64674"/>
    <w:rsid w:val="00B66B16"/>
    <w:rsid w:val="00B672B1"/>
    <w:rsid w:val="00B672D5"/>
    <w:rsid w:val="00B678FA"/>
    <w:rsid w:val="00B70308"/>
    <w:rsid w:val="00B70ABD"/>
    <w:rsid w:val="00B72069"/>
    <w:rsid w:val="00B725E1"/>
    <w:rsid w:val="00B736CF"/>
    <w:rsid w:val="00B7373E"/>
    <w:rsid w:val="00B8095B"/>
    <w:rsid w:val="00B8129B"/>
    <w:rsid w:val="00B81E38"/>
    <w:rsid w:val="00B822E0"/>
    <w:rsid w:val="00B866B7"/>
    <w:rsid w:val="00B86CDB"/>
    <w:rsid w:val="00B86E39"/>
    <w:rsid w:val="00B87109"/>
    <w:rsid w:val="00B875E8"/>
    <w:rsid w:val="00B915DD"/>
    <w:rsid w:val="00B92C38"/>
    <w:rsid w:val="00B933AE"/>
    <w:rsid w:val="00B953E6"/>
    <w:rsid w:val="00B96AC9"/>
    <w:rsid w:val="00BA2F1F"/>
    <w:rsid w:val="00BA6830"/>
    <w:rsid w:val="00BA6E6A"/>
    <w:rsid w:val="00BB0CAE"/>
    <w:rsid w:val="00BB1E5A"/>
    <w:rsid w:val="00BB2055"/>
    <w:rsid w:val="00BB25E9"/>
    <w:rsid w:val="00BB3EA0"/>
    <w:rsid w:val="00BB3F0F"/>
    <w:rsid w:val="00BB5132"/>
    <w:rsid w:val="00BB5556"/>
    <w:rsid w:val="00BC0E0E"/>
    <w:rsid w:val="00BC2216"/>
    <w:rsid w:val="00BC3490"/>
    <w:rsid w:val="00BC4D9F"/>
    <w:rsid w:val="00BC58A1"/>
    <w:rsid w:val="00BC78F1"/>
    <w:rsid w:val="00BD0734"/>
    <w:rsid w:val="00BD0E6C"/>
    <w:rsid w:val="00BD0FC6"/>
    <w:rsid w:val="00BD1BA8"/>
    <w:rsid w:val="00BD2F88"/>
    <w:rsid w:val="00BD337F"/>
    <w:rsid w:val="00BD54B1"/>
    <w:rsid w:val="00BD592E"/>
    <w:rsid w:val="00BD6988"/>
    <w:rsid w:val="00BD73BC"/>
    <w:rsid w:val="00BE00A8"/>
    <w:rsid w:val="00BE193B"/>
    <w:rsid w:val="00BE2510"/>
    <w:rsid w:val="00BE274D"/>
    <w:rsid w:val="00BE2DEE"/>
    <w:rsid w:val="00BE3D88"/>
    <w:rsid w:val="00BE7E40"/>
    <w:rsid w:val="00BF1D0D"/>
    <w:rsid w:val="00BF27CC"/>
    <w:rsid w:val="00BF3816"/>
    <w:rsid w:val="00BF3A7E"/>
    <w:rsid w:val="00BF46EA"/>
    <w:rsid w:val="00BF499A"/>
    <w:rsid w:val="00BF60F5"/>
    <w:rsid w:val="00BF6BF6"/>
    <w:rsid w:val="00BF7D01"/>
    <w:rsid w:val="00C005F0"/>
    <w:rsid w:val="00C00A67"/>
    <w:rsid w:val="00C033CA"/>
    <w:rsid w:val="00C053C1"/>
    <w:rsid w:val="00C0797C"/>
    <w:rsid w:val="00C13283"/>
    <w:rsid w:val="00C1563D"/>
    <w:rsid w:val="00C164AE"/>
    <w:rsid w:val="00C1760E"/>
    <w:rsid w:val="00C177B6"/>
    <w:rsid w:val="00C201D7"/>
    <w:rsid w:val="00C2083A"/>
    <w:rsid w:val="00C22565"/>
    <w:rsid w:val="00C23F4E"/>
    <w:rsid w:val="00C251E9"/>
    <w:rsid w:val="00C261E1"/>
    <w:rsid w:val="00C26567"/>
    <w:rsid w:val="00C26FC2"/>
    <w:rsid w:val="00C30690"/>
    <w:rsid w:val="00C308E8"/>
    <w:rsid w:val="00C31B35"/>
    <w:rsid w:val="00C31DEF"/>
    <w:rsid w:val="00C31EE9"/>
    <w:rsid w:val="00C33B58"/>
    <w:rsid w:val="00C33D50"/>
    <w:rsid w:val="00C353C2"/>
    <w:rsid w:val="00C37076"/>
    <w:rsid w:val="00C40690"/>
    <w:rsid w:val="00C4098A"/>
    <w:rsid w:val="00C40A84"/>
    <w:rsid w:val="00C40B70"/>
    <w:rsid w:val="00C4121A"/>
    <w:rsid w:val="00C4194F"/>
    <w:rsid w:val="00C4213B"/>
    <w:rsid w:val="00C44C16"/>
    <w:rsid w:val="00C458BC"/>
    <w:rsid w:val="00C46D85"/>
    <w:rsid w:val="00C47232"/>
    <w:rsid w:val="00C501A0"/>
    <w:rsid w:val="00C52DF4"/>
    <w:rsid w:val="00C534B9"/>
    <w:rsid w:val="00C54E19"/>
    <w:rsid w:val="00C54EFC"/>
    <w:rsid w:val="00C5590A"/>
    <w:rsid w:val="00C56E11"/>
    <w:rsid w:val="00C60F74"/>
    <w:rsid w:val="00C62BF9"/>
    <w:rsid w:val="00C63AEB"/>
    <w:rsid w:val="00C63C8C"/>
    <w:rsid w:val="00C6570A"/>
    <w:rsid w:val="00C6622C"/>
    <w:rsid w:val="00C664ED"/>
    <w:rsid w:val="00C66843"/>
    <w:rsid w:val="00C66FBB"/>
    <w:rsid w:val="00C70655"/>
    <w:rsid w:val="00C714CF"/>
    <w:rsid w:val="00C715C3"/>
    <w:rsid w:val="00C718DE"/>
    <w:rsid w:val="00C71E23"/>
    <w:rsid w:val="00C72B03"/>
    <w:rsid w:val="00C7383C"/>
    <w:rsid w:val="00C73DD5"/>
    <w:rsid w:val="00C748AE"/>
    <w:rsid w:val="00C758AF"/>
    <w:rsid w:val="00C772CE"/>
    <w:rsid w:val="00C777F1"/>
    <w:rsid w:val="00C82F90"/>
    <w:rsid w:val="00C85D8C"/>
    <w:rsid w:val="00C85D94"/>
    <w:rsid w:val="00C90982"/>
    <w:rsid w:val="00C92B06"/>
    <w:rsid w:val="00C94AB9"/>
    <w:rsid w:val="00C962C4"/>
    <w:rsid w:val="00C962DC"/>
    <w:rsid w:val="00CA09DD"/>
    <w:rsid w:val="00CA0DD2"/>
    <w:rsid w:val="00CA27B3"/>
    <w:rsid w:val="00CA2FCE"/>
    <w:rsid w:val="00CA3404"/>
    <w:rsid w:val="00CA3484"/>
    <w:rsid w:val="00CA35A3"/>
    <w:rsid w:val="00CA42DC"/>
    <w:rsid w:val="00CA72F5"/>
    <w:rsid w:val="00CB0D1E"/>
    <w:rsid w:val="00CB1102"/>
    <w:rsid w:val="00CB152B"/>
    <w:rsid w:val="00CB2821"/>
    <w:rsid w:val="00CB2F72"/>
    <w:rsid w:val="00CB3079"/>
    <w:rsid w:val="00CB4744"/>
    <w:rsid w:val="00CB512C"/>
    <w:rsid w:val="00CB5A55"/>
    <w:rsid w:val="00CB6189"/>
    <w:rsid w:val="00CB61E4"/>
    <w:rsid w:val="00CB6BD7"/>
    <w:rsid w:val="00CB79AB"/>
    <w:rsid w:val="00CB7BB5"/>
    <w:rsid w:val="00CC3E57"/>
    <w:rsid w:val="00CC597B"/>
    <w:rsid w:val="00CC6DD5"/>
    <w:rsid w:val="00CC7AA8"/>
    <w:rsid w:val="00CC7B63"/>
    <w:rsid w:val="00CD01E6"/>
    <w:rsid w:val="00CD0986"/>
    <w:rsid w:val="00CD0A36"/>
    <w:rsid w:val="00CD0FC1"/>
    <w:rsid w:val="00CD651D"/>
    <w:rsid w:val="00CD7A2B"/>
    <w:rsid w:val="00CD7AD4"/>
    <w:rsid w:val="00CD7EEC"/>
    <w:rsid w:val="00CE0C3C"/>
    <w:rsid w:val="00CE32EE"/>
    <w:rsid w:val="00CE367F"/>
    <w:rsid w:val="00CE415D"/>
    <w:rsid w:val="00CE4D66"/>
    <w:rsid w:val="00CE5265"/>
    <w:rsid w:val="00CE73F4"/>
    <w:rsid w:val="00CE7583"/>
    <w:rsid w:val="00CE7B56"/>
    <w:rsid w:val="00CE7F3B"/>
    <w:rsid w:val="00CF01D6"/>
    <w:rsid w:val="00CF0B41"/>
    <w:rsid w:val="00CF0D94"/>
    <w:rsid w:val="00CF5C68"/>
    <w:rsid w:val="00CF5E23"/>
    <w:rsid w:val="00CF7376"/>
    <w:rsid w:val="00CF7D79"/>
    <w:rsid w:val="00D00111"/>
    <w:rsid w:val="00D00738"/>
    <w:rsid w:val="00D00E24"/>
    <w:rsid w:val="00D01314"/>
    <w:rsid w:val="00D02E7D"/>
    <w:rsid w:val="00D036AE"/>
    <w:rsid w:val="00D03A9F"/>
    <w:rsid w:val="00D12D8E"/>
    <w:rsid w:val="00D1478C"/>
    <w:rsid w:val="00D16DA6"/>
    <w:rsid w:val="00D17475"/>
    <w:rsid w:val="00D200AF"/>
    <w:rsid w:val="00D20D7D"/>
    <w:rsid w:val="00D2119A"/>
    <w:rsid w:val="00D21501"/>
    <w:rsid w:val="00D21E04"/>
    <w:rsid w:val="00D228BC"/>
    <w:rsid w:val="00D22F88"/>
    <w:rsid w:val="00D243F5"/>
    <w:rsid w:val="00D27AD9"/>
    <w:rsid w:val="00D30370"/>
    <w:rsid w:val="00D307ED"/>
    <w:rsid w:val="00D30D63"/>
    <w:rsid w:val="00D30FFF"/>
    <w:rsid w:val="00D35B3C"/>
    <w:rsid w:val="00D364B8"/>
    <w:rsid w:val="00D37069"/>
    <w:rsid w:val="00D42814"/>
    <w:rsid w:val="00D5032F"/>
    <w:rsid w:val="00D51E91"/>
    <w:rsid w:val="00D51FBB"/>
    <w:rsid w:val="00D52A2A"/>
    <w:rsid w:val="00D52F81"/>
    <w:rsid w:val="00D531DE"/>
    <w:rsid w:val="00D53520"/>
    <w:rsid w:val="00D538FB"/>
    <w:rsid w:val="00D5455D"/>
    <w:rsid w:val="00D54EEE"/>
    <w:rsid w:val="00D5508A"/>
    <w:rsid w:val="00D562CE"/>
    <w:rsid w:val="00D56529"/>
    <w:rsid w:val="00D567EE"/>
    <w:rsid w:val="00D578E6"/>
    <w:rsid w:val="00D62A99"/>
    <w:rsid w:val="00D64A7E"/>
    <w:rsid w:val="00D66670"/>
    <w:rsid w:val="00D73F5F"/>
    <w:rsid w:val="00D7403F"/>
    <w:rsid w:val="00D767B2"/>
    <w:rsid w:val="00D77E2F"/>
    <w:rsid w:val="00D819F4"/>
    <w:rsid w:val="00D82B2D"/>
    <w:rsid w:val="00D83BAF"/>
    <w:rsid w:val="00D86CA5"/>
    <w:rsid w:val="00D9075B"/>
    <w:rsid w:val="00D934DE"/>
    <w:rsid w:val="00D939F8"/>
    <w:rsid w:val="00D94627"/>
    <w:rsid w:val="00D96E70"/>
    <w:rsid w:val="00D97C1F"/>
    <w:rsid w:val="00DA079E"/>
    <w:rsid w:val="00DA1B4D"/>
    <w:rsid w:val="00DA1D33"/>
    <w:rsid w:val="00DA3265"/>
    <w:rsid w:val="00DA384A"/>
    <w:rsid w:val="00DA3ECF"/>
    <w:rsid w:val="00DA4A0F"/>
    <w:rsid w:val="00DB12A3"/>
    <w:rsid w:val="00DB207C"/>
    <w:rsid w:val="00DB2467"/>
    <w:rsid w:val="00DB41A6"/>
    <w:rsid w:val="00DB6525"/>
    <w:rsid w:val="00DB65FB"/>
    <w:rsid w:val="00DB7D27"/>
    <w:rsid w:val="00DB7FDA"/>
    <w:rsid w:val="00DC326F"/>
    <w:rsid w:val="00DC3AC2"/>
    <w:rsid w:val="00DC6953"/>
    <w:rsid w:val="00DC7726"/>
    <w:rsid w:val="00DC77F2"/>
    <w:rsid w:val="00DD1851"/>
    <w:rsid w:val="00DD190F"/>
    <w:rsid w:val="00DD2F8F"/>
    <w:rsid w:val="00DD3499"/>
    <w:rsid w:val="00DD3E4D"/>
    <w:rsid w:val="00DD488B"/>
    <w:rsid w:val="00DD7963"/>
    <w:rsid w:val="00DE148E"/>
    <w:rsid w:val="00DE2BA9"/>
    <w:rsid w:val="00DE5A97"/>
    <w:rsid w:val="00DE61E9"/>
    <w:rsid w:val="00DE6DFA"/>
    <w:rsid w:val="00DE6E6F"/>
    <w:rsid w:val="00DF1269"/>
    <w:rsid w:val="00DF1DE4"/>
    <w:rsid w:val="00DF2965"/>
    <w:rsid w:val="00DF2F6A"/>
    <w:rsid w:val="00DF448F"/>
    <w:rsid w:val="00DF49A1"/>
    <w:rsid w:val="00DF51BC"/>
    <w:rsid w:val="00DF5D19"/>
    <w:rsid w:val="00DF63CD"/>
    <w:rsid w:val="00E0051A"/>
    <w:rsid w:val="00E00B53"/>
    <w:rsid w:val="00E02798"/>
    <w:rsid w:val="00E02A2A"/>
    <w:rsid w:val="00E03460"/>
    <w:rsid w:val="00E03D9E"/>
    <w:rsid w:val="00E04F95"/>
    <w:rsid w:val="00E05581"/>
    <w:rsid w:val="00E102EB"/>
    <w:rsid w:val="00E10A88"/>
    <w:rsid w:val="00E11933"/>
    <w:rsid w:val="00E12548"/>
    <w:rsid w:val="00E134EB"/>
    <w:rsid w:val="00E1381D"/>
    <w:rsid w:val="00E1392B"/>
    <w:rsid w:val="00E20543"/>
    <w:rsid w:val="00E22583"/>
    <w:rsid w:val="00E2342F"/>
    <w:rsid w:val="00E234F5"/>
    <w:rsid w:val="00E241B5"/>
    <w:rsid w:val="00E256C3"/>
    <w:rsid w:val="00E27F3C"/>
    <w:rsid w:val="00E31DB3"/>
    <w:rsid w:val="00E36EA8"/>
    <w:rsid w:val="00E40294"/>
    <w:rsid w:val="00E4253C"/>
    <w:rsid w:val="00E42A60"/>
    <w:rsid w:val="00E4345D"/>
    <w:rsid w:val="00E44CD4"/>
    <w:rsid w:val="00E44F27"/>
    <w:rsid w:val="00E4665A"/>
    <w:rsid w:val="00E47352"/>
    <w:rsid w:val="00E47DFB"/>
    <w:rsid w:val="00E51297"/>
    <w:rsid w:val="00E517D4"/>
    <w:rsid w:val="00E51826"/>
    <w:rsid w:val="00E5222E"/>
    <w:rsid w:val="00E5566A"/>
    <w:rsid w:val="00E55957"/>
    <w:rsid w:val="00E55A45"/>
    <w:rsid w:val="00E55AA5"/>
    <w:rsid w:val="00E55E8C"/>
    <w:rsid w:val="00E57465"/>
    <w:rsid w:val="00E604C2"/>
    <w:rsid w:val="00E60684"/>
    <w:rsid w:val="00E6278B"/>
    <w:rsid w:val="00E63897"/>
    <w:rsid w:val="00E64483"/>
    <w:rsid w:val="00E65771"/>
    <w:rsid w:val="00E6691B"/>
    <w:rsid w:val="00E71455"/>
    <w:rsid w:val="00E75251"/>
    <w:rsid w:val="00E755A8"/>
    <w:rsid w:val="00E80C2A"/>
    <w:rsid w:val="00E825E1"/>
    <w:rsid w:val="00E832F8"/>
    <w:rsid w:val="00E83938"/>
    <w:rsid w:val="00E84171"/>
    <w:rsid w:val="00E876C8"/>
    <w:rsid w:val="00E87E60"/>
    <w:rsid w:val="00E9200C"/>
    <w:rsid w:val="00E92687"/>
    <w:rsid w:val="00E92FC6"/>
    <w:rsid w:val="00E93016"/>
    <w:rsid w:val="00E935B1"/>
    <w:rsid w:val="00E9398D"/>
    <w:rsid w:val="00E94B8C"/>
    <w:rsid w:val="00E953B7"/>
    <w:rsid w:val="00E9575B"/>
    <w:rsid w:val="00E968B4"/>
    <w:rsid w:val="00E96C1D"/>
    <w:rsid w:val="00EA0384"/>
    <w:rsid w:val="00EA556D"/>
    <w:rsid w:val="00EA6273"/>
    <w:rsid w:val="00EA79CA"/>
    <w:rsid w:val="00EB391F"/>
    <w:rsid w:val="00EB4F08"/>
    <w:rsid w:val="00EB5968"/>
    <w:rsid w:val="00EB5BC3"/>
    <w:rsid w:val="00EB6B4B"/>
    <w:rsid w:val="00EC2200"/>
    <w:rsid w:val="00EC2CF4"/>
    <w:rsid w:val="00EC3A4A"/>
    <w:rsid w:val="00EC3A5E"/>
    <w:rsid w:val="00EC491C"/>
    <w:rsid w:val="00EC5BE5"/>
    <w:rsid w:val="00EC6017"/>
    <w:rsid w:val="00ED08BD"/>
    <w:rsid w:val="00ED1BA6"/>
    <w:rsid w:val="00ED2EE0"/>
    <w:rsid w:val="00ED3125"/>
    <w:rsid w:val="00ED398E"/>
    <w:rsid w:val="00ED449C"/>
    <w:rsid w:val="00ED5647"/>
    <w:rsid w:val="00ED62D1"/>
    <w:rsid w:val="00ED6940"/>
    <w:rsid w:val="00ED706D"/>
    <w:rsid w:val="00ED7C9C"/>
    <w:rsid w:val="00EE0B5D"/>
    <w:rsid w:val="00EE1829"/>
    <w:rsid w:val="00EE204A"/>
    <w:rsid w:val="00EE2CCF"/>
    <w:rsid w:val="00EE4214"/>
    <w:rsid w:val="00EE76F7"/>
    <w:rsid w:val="00EF0EB8"/>
    <w:rsid w:val="00EF3891"/>
    <w:rsid w:val="00EF3A81"/>
    <w:rsid w:val="00EF431D"/>
    <w:rsid w:val="00EF5CF8"/>
    <w:rsid w:val="00EF75ED"/>
    <w:rsid w:val="00F0231D"/>
    <w:rsid w:val="00F03788"/>
    <w:rsid w:val="00F03C22"/>
    <w:rsid w:val="00F0474B"/>
    <w:rsid w:val="00F04B04"/>
    <w:rsid w:val="00F06AD8"/>
    <w:rsid w:val="00F0704F"/>
    <w:rsid w:val="00F111EE"/>
    <w:rsid w:val="00F115A4"/>
    <w:rsid w:val="00F12A88"/>
    <w:rsid w:val="00F13CA7"/>
    <w:rsid w:val="00F15490"/>
    <w:rsid w:val="00F15F19"/>
    <w:rsid w:val="00F16B37"/>
    <w:rsid w:val="00F205D9"/>
    <w:rsid w:val="00F209DF"/>
    <w:rsid w:val="00F21BA6"/>
    <w:rsid w:val="00F2583D"/>
    <w:rsid w:val="00F2707D"/>
    <w:rsid w:val="00F30B64"/>
    <w:rsid w:val="00F36DD4"/>
    <w:rsid w:val="00F4092F"/>
    <w:rsid w:val="00F40FD4"/>
    <w:rsid w:val="00F4125F"/>
    <w:rsid w:val="00F428A1"/>
    <w:rsid w:val="00F4313F"/>
    <w:rsid w:val="00F44E8C"/>
    <w:rsid w:val="00F509FB"/>
    <w:rsid w:val="00F51603"/>
    <w:rsid w:val="00F51B18"/>
    <w:rsid w:val="00F52382"/>
    <w:rsid w:val="00F53E5E"/>
    <w:rsid w:val="00F55C82"/>
    <w:rsid w:val="00F569E7"/>
    <w:rsid w:val="00F60742"/>
    <w:rsid w:val="00F60F74"/>
    <w:rsid w:val="00F61EAE"/>
    <w:rsid w:val="00F62F36"/>
    <w:rsid w:val="00F63693"/>
    <w:rsid w:val="00F63AD7"/>
    <w:rsid w:val="00F65A75"/>
    <w:rsid w:val="00F66202"/>
    <w:rsid w:val="00F66846"/>
    <w:rsid w:val="00F71E7D"/>
    <w:rsid w:val="00F731D7"/>
    <w:rsid w:val="00F752A2"/>
    <w:rsid w:val="00F7597B"/>
    <w:rsid w:val="00F75C0C"/>
    <w:rsid w:val="00F7707B"/>
    <w:rsid w:val="00F7757A"/>
    <w:rsid w:val="00F814EF"/>
    <w:rsid w:val="00F81552"/>
    <w:rsid w:val="00F82F34"/>
    <w:rsid w:val="00F83A3C"/>
    <w:rsid w:val="00F8620C"/>
    <w:rsid w:val="00F87447"/>
    <w:rsid w:val="00F87A81"/>
    <w:rsid w:val="00F90884"/>
    <w:rsid w:val="00F90C97"/>
    <w:rsid w:val="00F93A22"/>
    <w:rsid w:val="00F93BC7"/>
    <w:rsid w:val="00F93F31"/>
    <w:rsid w:val="00F975CE"/>
    <w:rsid w:val="00FA2019"/>
    <w:rsid w:val="00FA33DE"/>
    <w:rsid w:val="00FA3643"/>
    <w:rsid w:val="00FA3976"/>
    <w:rsid w:val="00FA41F3"/>
    <w:rsid w:val="00FA59B0"/>
    <w:rsid w:val="00FA67AA"/>
    <w:rsid w:val="00FA6AD9"/>
    <w:rsid w:val="00FB1273"/>
    <w:rsid w:val="00FB43D7"/>
    <w:rsid w:val="00FB4733"/>
    <w:rsid w:val="00FB5348"/>
    <w:rsid w:val="00FB7706"/>
    <w:rsid w:val="00FC0FBE"/>
    <w:rsid w:val="00FC1144"/>
    <w:rsid w:val="00FC13C5"/>
    <w:rsid w:val="00FC165F"/>
    <w:rsid w:val="00FC1D82"/>
    <w:rsid w:val="00FC3434"/>
    <w:rsid w:val="00FC3FEF"/>
    <w:rsid w:val="00FC4B88"/>
    <w:rsid w:val="00FC5303"/>
    <w:rsid w:val="00FC56FD"/>
    <w:rsid w:val="00FC6543"/>
    <w:rsid w:val="00FD29A8"/>
    <w:rsid w:val="00FD383F"/>
    <w:rsid w:val="00FD6C3F"/>
    <w:rsid w:val="00FE04CB"/>
    <w:rsid w:val="00FE0C4C"/>
    <w:rsid w:val="00FE280D"/>
    <w:rsid w:val="00FE341F"/>
    <w:rsid w:val="00FE3729"/>
    <w:rsid w:val="00FE4509"/>
    <w:rsid w:val="00FE557D"/>
    <w:rsid w:val="00FE58A7"/>
    <w:rsid w:val="00FF01E8"/>
    <w:rsid w:val="00FF04CF"/>
    <w:rsid w:val="00FF311D"/>
    <w:rsid w:val="00FF59AA"/>
    <w:rsid w:val="00FF66E6"/>
    <w:rsid w:val="00FF77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CC1BC8"/>
  <w15:docId w15:val="{82E55C8D-868D-48D7-A4BB-4004E4B6E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B1Char">
    <w:name w:val="B1 Char"/>
    <w:basedOn w:val="DefaultParagraphFont"/>
    <w:link w:val="B1"/>
    <w:locked/>
    <w:rsid w:val="009E4C85"/>
  </w:style>
  <w:style w:type="paragraph" w:customStyle="1" w:styleId="B1">
    <w:name w:val="B1"/>
    <w:basedOn w:val="Normal"/>
    <w:link w:val="B1Char"/>
    <w:rsid w:val="009E4C85"/>
    <w:pPr>
      <w:spacing w:before="0" w:after="180"/>
      <w:ind w:left="568" w:hanging="284"/>
      <w:jc w:val="left"/>
    </w:pPr>
    <w:rPr>
      <w:rFonts w:ascii="Times New Roman" w:eastAsia="MS Mincho" w:hAnsi="Times New Roman"/>
      <w:sz w:val="20"/>
      <w:lang w:val="en-US" w:eastAsia="en-US" w:bidi="ar-SA"/>
    </w:rPr>
  </w:style>
  <w:style w:type="paragraph" w:styleId="Revision">
    <w:name w:val="Revision"/>
    <w:hidden/>
    <w:uiPriority w:val="99"/>
    <w:semiHidden/>
    <w:rsid w:val="00CA09DD"/>
    <w:rPr>
      <w:rFonts w:ascii="Arial" w:eastAsia="SimSun" w:hAnsi="Arial"/>
      <w:sz w:val="22"/>
      <w:lang w:val="en-GB" w:eastAsia="zh-CN" w:bidi="bn-BD"/>
    </w:rPr>
  </w:style>
  <w:style w:type="character" w:customStyle="1" w:styleId="NormalParagraphChar">
    <w:name w:val="Normal Paragraph Char"/>
    <w:link w:val="NormalParagraph"/>
    <w:locked/>
    <w:rsid w:val="000D2BB6"/>
    <w:rPr>
      <w:rFonts w:ascii="Arial" w:eastAsia="SimSun" w:hAnsi="Arial"/>
      <w:sz w:val="22"/>
      <w:szCs w:val="22"/>
      <w:lang w:val="en-GB" w:eastAsia="en-GB"/>
    </w:rPr>
  </w:style>
  <w:style w:type="numbering" w:customStyle="1" w:styleId="LegalList1">
    <w:name w:val="LegalList1"/>
    <w:uiPriority w:val="99"/>
    <w:rsid w:val="000D2B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54534386">
      <w:bodyDiv w:val="1"/>
      <w:marLeft w:val="0"/>
      <w:marRight w:val="0"/>
      <w:marTop w:val="0"/>
      <w:marBottom w:val="0"/>
      <w:divBdr>
        <w:top w:val="none" w:sz="0" w:space="0" w:color="auto"/>
        <w:left w:val="none" w:sz="0" w:space="0" w:color="auto"/>
        <w:bottom w:val="none" w:sz="0" w:space="0" w:color="auto"/>
        <w:right w:val="none" w:sz="0" w:space="0" w:color="auto"/>
      </w:divBdr>
    </w:div>
    <w:div w:id="197160437">
      <w:bodyDiv w:val="1"/>
      <w:marLeft w:val="0"/>
      <w:marRight w:val="0"/>
      <w:marTop w:val="0"/>
      <w:marBottom w:val="0"/>
      <w:divBdr>
        <w:top w:val="none" w:sz="0" w:space="0" w:color="auto"/>
        <w:left w:val="none" w:sz="0" w:space="0" w:color="auto"/>
        <w:bottom w:val="none" w:sz="0" w:space="0" w:color="auto"/>
        <w:right w:val="none" w:sz="0" w:space="0" w:color="auto"/>
      </w:divBdr>
    </w:div>
    <w:div w:id="306017142">
      <w:bodyDiv w:val="1"/>
      <w:marLeft w:val="0"/>
      <w:marRight w:val="0"/>
      <w:marTop w:val="0"/>
      <w:marBottom w:val="0"/>
      <w:divBdr>
        <w:top w:val="none" w:sz="0" w:space="0" w:color="auto"/>
        <w:left w:val="none" w:sz="0" w:space="0" w:color="auto"/>
        <w:bottom w:val="none" w:sz="0" w:space="0" w:color="auto"/>
        <w:right w:val="none" w:sz="0" w:space="0" w:color="auto"/>
      </w:divBdr>
      <w:divsChild>
        <w:div w:id="12876714">
          <w:marLeft w:val="0"/>
          <w:marRight w:val="0"/>
          <w:marTop w:val="0"/>
          <w:marBottom w:val="0"/>
          <w:divBdr>
            <w:top w:val="single" w:sz="6" w:space="6" w:color="E9EDF0"/>
            <w:left w:val="none" w:sz="0" w:space="0" w:color="auto"/>
            <w:bottom w:val="none" w:sz="0" w:space="0" w:color="auto"/>
            <w:right w:val="none" w:sz="0" w:space="0" w:color="auto"/>
          </w:divBdr>
          <w:divsChild>
            <w:div w:id="1814634972">
              <w:marLeft w:val="0"/>
              <w:marRight w:val="0"/>
              <w:marTop w:val="0"/>
              <w:marBottom w:val="0"/>
              <w:divBdr>
                <w:top w:val="none" w:sz="0" w:space="0" w:color="auto"/>
                <w:left w:val="none" w:sz="0" w:space="0" w:color="auto"/>
                <w:bottom w:val="none" w:sz="0" w:space="0" w:color="auto"/>
                <w:right w:val="none" w:sz="0" w:space="0" w:color="auto"/>
              </w:divBdr>
            </w:div>
          </w:divsChild>
        </w:div>
        <w:div w:id="133105311">
          <w:marLeft w:val="0"/>
          <w:marRight w:val="0"/>
          <w:marTop w:val="0"/>
          <w:marBottom w:val="0"/>
          <w:divBdr>
            <w:top w:val="single" w:sz="6" w:space="6" w:color="E9EDF0"/>
            <w:left w:val="none" w:sz="0" w:space="0" w:color="auto"/>
            <w:bottom w:val="none" w:sz="0" w:space="0" w:color="auto"/>
            <w:right w:val="none" w:sz="0" w:space="0" w:color="auto"/>
          </w:divBdr>
          <w:divsChild>
            <w:div w:id="1523200971">
              <w:marLeft w:val="150"/>
              <w:marRight w:val="150"/>
              <w:marTop w:val="60"/>
              <w:marBottom w:val="240"/>
              <w:divBdr>
                <w:top w:val="none" w:sz="0" w:space="0" w:color="auto"/>
                <w:left w:val="none" w:sz="0" w:space="0" w:color="auto"/>
                <w:bottom w:val="none" w:sz="0" w:space="0" w:color="auto"/>
                <w:right w:val="none" w:sz="0" w:space="0" w:color="auto"/>
              </w:divBdr>
            </w:div>
            <w:div w:id="213886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02685000">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86160362">
      <w:bodyDiv w:val="1"/>
      <w:marLeft w:val="0"/>
      <w:marRight w:val="0"/>
      <w:marTop w:val="0"/>
      <w:marBottom w:val="0"/>
      <w:divBdr>
        <w:top w:val="none" w:sz="0" w:space="0" w:color="auto"/>
        <w:left w:val="none" w:sz="0" w:space="0" w:color="auto"/>
        <w:bottom w:val="none" w:sz="0" w:space="0" w:color="auto"/>
        <w:right w:val="none" w:sz="0" w:space="0" w:color="auto"/>
      </w:divBdr>
    </w:div>
    <w:div w:id="761144992">
      <w:bodyDiv w:val="1"/>
      <w:marLeft w:val="0"/>
      <w:marRight w:val="0"/>
      <w:marTop w:val="0"/>
      <w:marBottom w:val="0"/>
      <w:divBdr>
        <w:top w:val="none" w:sz="0" w:space="0" w:color="auto"/>
        <w:left w:val="none" w:sz="0" w:space="0" w:color="auto"/>
        <w:bottom w:val="none" w:sz="0" w:space="0" w:color="auto"/>
        <w:right w:val="none" w:sz="0" w:space="0" w:color="auto"/>
      </w:divBdr>
      <w:divsChild>
        <w:div w:id="1539464053">
          <w:marLeft w:val="0"/>
          <w:marRight w:val="0"/>
          <w:marTop w:val="0"/>
          <w:marBottom w:val="0"/>
          <w:divBdr>
            <w:top w:val="single" w:sz="6" w:space="6" w:color="E9EDF0"/>
            <w:left w:val="none" w:sz="0" w:space="0" w:color="auto"/>
            <w:bottom w:val="none" w:sz="0" w:space="0" w:color="auto"/>
            <w:right w:val="none" w:sz="0" w:space="0" w:color="auto"/>
          </w:divBdr>
          <w:divsChild>
            <w:div w:id="1658804332">
              <w:marLeft w:val="0"/>
              <w:marRight w:val="0"/>
              <w:marTop w:val="0"/>
              <w:marBottom w:val="0"/>
              <w:divBdr>
                <w:top w:val="none" w:sz="0" w:space="0" w:color="auto"/>
                <w:left w:val="none" w:sz="0" w:space="0" w:color="auto"/>
                <w:bottom w:val="none" w:sz="0" w:space="0" w:color="auto"/>
                <w:right w:val="none" w:sz="0" w:space="0" w:color="auto"/>
              </w:divBdr>
            </w:div>
          </w:divsChild>
        </w:div>
        <w:div w:id="316421075">
          <w:marLeft w:val="0"/>
          <w:marRight w:val="0"/>
          <w:marTop w:val="0"/>
          <w:marBottom w:val="0"/>
          <w:divBdr>
            <w:top w:val="single" w:sz="6" w:space="6" w:color="E9EDF0"/>
            <w:left w:val="none" w:sz="0" w:space="0" w:color="auto"/>
            <w:bottom w:val="none" w:sz="0" w:space="0" w:color="auto"/>
            <w:right w:val="none" w:sz="0" w:space="0" w:color="auto"/>
          </w:divBdr>
          <w:divsChild>
            <w:div w:id="1254122278">
              <w:marLeft w:val="150"/>
              <w:marRight w:val="150"/>
              <w:marTop w:val="60"/>
              <w:marBottom w:val="240"/>
              <w:divBdr>
                <w:top w:val="none" w:sz="0" w:space="0" w:color="auto"/>
                <w:left w:val="none" w:sz="0" w:space="0" w:color="auto"/>
                <w:bottom w:val="none" w:sz="0" w:space="0" w:color="auto"/>
                <w:right w:val="none" w:sz="0" w:space="0" w:color="auto"/>
              </w:divBdr>
            </w:div>
            <w:div w:id="1600136125">
              <w:marLeft w:val="0"/>
              <w:marRight w:val="0"/>
              <w:marTop w:val="0"/>
              <w:marBottom w:val="0"/>
              <w:divBdr>
                <w:top w:val="none" w:sz="0" w:space="0" w:color="auto"/>
                <w:left w:val="none" w:sz="0" w:space="0" w:color="auto"/>
                <w:bottom w:val="none" w:sz="0" w:space="0" w:color="auto"/>
                <w:right w:val="none" w:sz="0" w:space="0" w:color="auto"/>
              </w:divBdr>
            </w:div>
          </w:divsChild>
        </w:div>
        <w:div w:id="384183008">
          <w:marLeft w:val="0"/>
          <w:marRight w:val="0"/>
          <w:marTop w:val="0"/>
          <w:marBottom w:val="0"/>
          <w:divBdr>
            <w:top w:val="single" w:sz="6" w:space="6" w:color="E9EDF0"/>
            <w:left w:val="none" w:sz="0" w:space="0" w:color="auto"/>
            <w:bottom w:val="none" w:sz="0" w:space="0" w:color="auto"/>
            <w:right w:val="none" w:sz="0" w:space="0" w:color="auto"/>
          </w:divBdr>
          <w:divsChild>
            <w:div w:id="1251739574">
              <w:marLeft w:val="150"/>
              <w:marRight w:val="150"/>
              <w:marTop w:val="60"/>
              <w:marBottom w:val="240"/>
              <w:divBdr>
                <w:top w:val="none" w:sz="0" w:space="0" w:color="auto"/>
                <w:left w:val="none" w:sz="0" w:space="0" w:color="auto"/>
                <w:bottom w:val="none" w:sz="0" w:space="0" w:color="auto"/>
                <w:right w:val="none" w:sz="0" w:space="0" w:color="auto"/>
              </w:divBdr>
            </w:div>
            <w:div w:id="1315793955">
              <w:marLeft w:val="0"/>
              <w:marRight w:val="0"/>
              <w:marTop w:val="0"/>
              <w:marBottom w:val="0"/>
              <w:divBdr>
                <w:top w:val="none" w:sz="0" w:space="0" w:color="auto"/>
                <w:left w:val="none" w:sz="0" w:space="0" w:color="auto"/>
                <w:bottom w:val="none" w:sz="0" w:space="0" w:color="auto"/>
                <w:right w:val="none" w:sz="0" w:space="0" w:color="auto"/>
              </w:divBdr>
            </w:div>
          </w:divsChild>
        </w:div>
        <w:div w:id="286935169">
          <w:marLeft w:val="0"/>
          <w:marRight w:val="0"/>
          <w:marTop w:val="0"/>
          <w:marBottom w:val="0"/>
          <w:divBdr>
            <w:top w:val="single" w:sz="6" w:space="6" w:color="E9EDF0"/>
            <w:left w:val="none" w:sz="0" w:space="0" w:color="auto"/>
            <w:bottom w:val="none" w:sz="0" w:space="0" w:color="auto"/>
            <w:right w:val="none" w:sz="0" w:space="0" w:color="auto"/>
          </w:divBdr>
          <w:divsChild>
            <w:div w:id="1864126641">
              <w:marLeft w:val="150"/>
              <w:marRight w:val="150"/>
              <w:marTop w:val="60"/>
              <w:marBottom w:val="240"/>
              <w:divBdr>
                <w:top w:val="none" w:sz="0" w:space="0" w:color="auto"/>
                <w:left w:val="none" w:sz="0" w:space="0" w:color="auto"/>
                <w:bottom w:val="none" w:sz="0" w:space="0" w:color="auto"/>
                <w:right w:val="none" w:sz="0" w:space="0" w:color="auto"/>
              </w:divBdr>
            </w:div>
            <w:div w:id="83311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223681">
      <w:bodyDiv w:val="1"/>
      <w:marLeft w:val="0"/>
      <w:marRight w:val="0"/>
      <w:marTop w:val="0"/>
      <w:marBottom w:val="0"/>
      <w:divBdr>
        <w:top w:val="none" w:sz="0" w:space="0" w:color="auto"/>
        <w:left w:val="none" w:sz="0" w:space="0" w:color="auto"/>
        <w:bottom w:val="none" w:sz="0" w:space="0" w:color="auto"/>
        <w:right w:val="none" w:sz="0" w:space="0" w:color="auto"/>
      </w:divBdr>
    </w:div>
    <w:div w:id="847334719">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48744496">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38711156">
      <w:bodyDiv w:val="1"/>
      <w:marLeft w:val="0"/>
      <w:marRight w:val="0"/>
      <w:marTop w:val="0"/>
      <w:marBottom w:val="0"/>
      <w:divBdr>
        <w:top w:val="none" w:sz="0" w:space="0" w:color="auto"/>
        <w:left w:val="none" w:sz="0" w:space="0" w:color="auto"/>
        <w:bottom w:val="none" w:sz="0" w:space="0" w:color="auto"/>
        <w:right w:val="none" w:sz="0" w:space="0" w:color="auto"/>
      </w:divBdr>
      <w:divsChild>
        <w:div w:id="124397162">
          <w:marLeft w:val="0"/>
          <w:marRight w:val="0"/>
          <w:marTop w:val="0"/>
          <w:marBottom w:val="0"/>
          <w:divBdr>
            <w:top w:val="single" w:sz="6" w:space="6" w:color="E9EDF0"/>
            <w:left w:val="none" w:sz="0" w:space="0" w:color="auto"/>
            <w:bottom w:val="none" w:sz="0" w:space="0" w:color="auto"/>
            <w:right w:val="none" w:sz="0" w:space="0" w:color="auto"/>
          </w:divBdr>
          <w:divsChild>
            <w:div w:id="365371735">
              <w:marLeft w:val="0"/>
              <w:marRight w:val="0"/>
              <w:marTop w:val="0"/>
              <w:marBottom w:val="0"/>
              <w:divBdr>
                <w:top w:val="none" w:sz="0" w:space="0" w:color="auto"/>
                <w:left w:val="none" w:sz="0" w:space="0" w:color="auto"/>
                <w:bottom w:val="none" w:sz="0" w:space="0" w:color="auto"/>
                <w:right w:val="none" w:sz="0" w:space="0" w:color="auto"/>
              </w:divBdr>
            </w:div>
          </w:divsChild>
        </w:div>
        <w:div w:id="1291395440">
          <w:marLeft w:val="0"/>
          <w:marRight w:val="0"/>
          <w:marTop w:val="0"/>
          <w:marBottom w:val="0"/>
          <w:divBdr>
            <w:top w:val="single" w:sz="6" w:space="6" w:color="E9EDF0"/>
            <w:left w:val="none" w:sz="0" w:space="0" w:color="auto"/>
            <w:bottom w:val="none" w:sz="0" w:space="0" w:color="auto"/>
            <w:right w:val="none" w:sz="0" w:space="0" w:color="auto"/>
          </w:divBdr>
          <w:divsChild>
            <w:div w:id="1030298549">
              <w:marLeft w:val="150"/>
              <w:marRight w:val="150"/>
              <w:marTop w:val="60"/>
              <w:marBottom w:val="240"/>
              <w:divBdr>
                <w:top w:val="none" w:sz="0" w:space="0" w:color="auto"/>
                <w:left w:val="none" w:sz="0" w:space="0" w:color="auto"/>
                <w:bottom w:val="none" w:sz="0" w:space="0" w:color="auto"/>
                <w:right w:val="none" w:sz="0" w:space="0" w:color="auto"/>
              </w:divBdr>
            </w:div>
            <w:div w:id="39061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201604">
      <w:bodyDiv w:val="1"/>
      <w:marLeft w:val="0"/>
      <w:marRight w:val="0"/>
      <w:marTop w:val="0"/>
      <w:marBottom w:val="0"/>
      <w:divBdr>
        <w:top w:val="none" w:sz="0" w:space="0" w:color="auto"/>
        <w:left w:val="none" w:sz="0" w:space="0" w:color="auto"/>
        <w:bottom w:val="none" w:sz="0" w:space="0" w:color="auto"/>
        <w:right w:val="none" w:sz="0" w:space="0" w:color="auto"/>
      </w:divBdr>
    </w:div>
    <w:div w:id="1276522303">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590458369">
      <w:bodyDiv w:val="1"/>
      <w:marLeft w:val="0"/>
      <w:marRight w:val="0"/>
      <w:marTop w:val="0"/>
      <w:marBottom w:val="0"/>
      <w:divBdr>
        <w:top w:val="none" w:sz="0" w:space="0" w:color="auto"/>
        <w:left w:val="none" w:sz="0" w:space="0" w:color="auto"/>
        <w:bottom w:val="none" w:sz="0" w:space="0" w:color="auto"/>
        <w:right w:val="none" w:sz="0" w:space="0" w:color="auto"/>
      </w:divBdr>
    </w:div>
    <w:div w:id="1607611782">
      <w:bodyDiv w:val="1"/>
      <w:marLeft w:val="0"/>
      <w:marRight w:val="0"/>
      <w:marTop w:val="0"/>
      <w:marBottom w:val="0"/>
      <w:divBdr>
        <w:top w:val="none" w:sz="0" w:space="0" w:color="auto"/>
        <w:left w:val="none" w:sz="0" w:space="0" w:color="auto"/>
        <w:bottom w:val="none" w:sz="0" w:space="0" w:color="auto"/>
        <w:right w:val="none" w:sz="0" w:space="0" w:color="auto"/>
      </w:divBdr>
      <w:divsChild>
        <w:div w:id="1863201536">
          <w:marLeft w:val="0"/>
          <w:marRight w:val="0"/>
          <w:marTop w:val="0"/>
          <w:marBottom w:val="0"/>
          <w:divBdr>
            <w:top w:val="single" w:sz="6" w:space="6" w:color="E9EDF0"/>
            <w:left w:val="none" w:sz="0" w:space="0" w:color="auto"/>
            <w:bottom w:val="none" w:sz="0" w:space="0" w:color="auto"/>
            <w:right w:val="none" w:sz="0" w:space="0" w:color="auto"/>
          </w:divBdr>
          <w:divsChild>
            <w:div w:id="1797482853">
              <w:marLeft w:val="0"/>
              <w:marRight w:val="0"/>
              <w:marTop w:val="0"/>
              <w:marBottom w:val="0"/>
              <w:divBdr>
                <w:top w:val="none" w:sz="0" w:space="0" w:color="auto"/>
                <w:left w:val="none" w:sz="0" w:space="0" w:color="auto"/>
                <w:bottom w:val="none" w:sz="0" w:space="0" w:color="auto"/>
                <w:right w:val="none" w:sz="0" w:space="0" w:color="auto"/>
              </w:divBdr>
            </w:div>
          </w:divsChild>
        </w:div>
        <w:div w:id="580872749">
          <w:marLeft w:val="0"/>
          <w:marRight w:val="0"/>
          <w:marTop w:val="0"/>
          <w:marBottom w:val="0"/>
          <w:divBdr>
            <w:top w:val="single" w:sz="6" w:space="6" w:color="E9EDF0"/>
            <w:left w:val="none" w:sz="0" w:space="0" w:color="auto"/>
            <w:bottom w:val="none" w:sz="0" w:space="0" w:color="auto"/>
            <w:right w:val="none" w:sz="0" w:space="0" w:color="auto"/>
          </w:divBdr>
          <w:divsChild>
            <w:div w:id="443964829">
              <w:marLeft w:val="150"/>
              <w:marRight w:val="150"/>
              <w:marTop w:val="60"/>
              <w:marBottom w:val="240"/>
              <w:divBdr>
                <w:top w:val="none" w:sz="0" w:space="0" w:color="auto"/>
                <w:left w:val="none" w:sz="0" w:space="0" w:color="auto"/>
                <w:bottom w:val="none" w:sz="0" w:space="0" w:color="auto"/>
                <w:right w:val="none" w:sz="0" w:space="0" w:color="auto"/>
              </w:divBdr>
            </w:div>
            <w:div w:id="10330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72699005">
      <w:bodyDiv w:val="1"/>
      <w:marLeft w:val="0"/>
      <w:marRight w:val="0"/>
      <w:marTop w:val="0"/>
      <w:marBottom w:val="0"/>
      <w:divBdr>
        <w:top w:val="none" w:sz="0" w:space="0" w:color="auto"/>
        <w:left w:val="none" w:sz="0" w:space="0" w:color="auto"/>
        <w:bottom w:val="none" w:sz="0" w:space="0" w:color="auto"/>
        <w:right w:val="none" w:sz="0" w:space="0" w:color="auto"/>
      </w:divBdr>
    </w:div>
    <w:div w:id="1840266905">
      <w:bodyDiv w:val="1"/>
      <w:marLeft w:val="0"/>
      <w:marRight w:val="0"/>
      <w:marTop w:val="0"/>
      <w:marBottom w:val="0"/>
      <w:divBdr>
        <w:top w:val="none" w:sz="0" w:space="0" w:color="auto"/>
        <w:left w:val="none" w:sz="0" w:space="0" w:color="auto"/>
        <w:bottom w:val="none" w:sz="0" w:space="0" w:color="auto"/>
        <w:right w:val="none" w:sz="0" w:space="0" w:color="auto"/>
      </w:divBdr>
    </w:div>
    <w:div w:id="1913925964">
      <w:bodyDiv w:val="1"/>
      <w:marLeft w:val="0"/>
      <w:marRight w:val="0"/>
      <w:marTop w:val="0"/>
      <w:marBottom w:val="0"/>
      <w:divBdr>
        <w:top w:val="none" w:sz="0" w:space="0" w:color="auto"/>
        <w:left w:val="none" w:sz="0" w:space="0" w:color="auto"/>
        <w:bottom w:val="none" w:sz="0" w:space="0" w:color="auto"/>
        <w:right w:val="none" w:sz="0" w:space="0" w:color="auto"/>
      </w:divBdr>
    </w:div>
    <w:div w:id="1949384550">
      <w:bodyDiv w:val="1"/>
      <w:marLeft w:val="0"/>
      <w:marRight w:val="0"/>
      <w:marTop w:val="0"/>
      <w:marBottom w:val="0"/>
      <w:divBdr>
        <w:top w:val="none" w:sz="0" w:space="0" w:color="auto"/>
        <w:left w:val="none" w:sz="0" w:space="0" w:color="auto"/>
        <w:bottom w:val="none" w:sz="0" w:space="0" w:color="auto"/>
        <w:right w:val="none" w:sz="0" w:space="0" w:color="auto"/>
      </w:divBdr>
    </w:div>
    <w:div w:id="213466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33C3"/>
    <w:rsid w:val="00016DA7"/>
    <w:rsid w:val="00016E33"/>
    <w:rsid w:val="00035D94"/>
    <w:rsid w:val="00044891"/>
    <w:rsid w:val="00047D16"/>
    <w:rsid w:val="00084BAF"/>
    <w:rsid w:val="000A08B6"/>
    <w:rsid w:val="000B31B7"/>
    <w:rsid w:val="000C6CFC"/>
    <w:rsid w:val="000D7634"/>
    <w:rsid w:val="000F1207"/>
    <w:rsid w:val="000F57EF"/>
    <w:rsid w:val="00107134"/>
    <w:rsid w:val="00113803"/>
    <w:rsid w:val="001172FB"/>
    <w:rsid w:val="00137960"/>
    <w:rsid w:val="0016241E"/>
    <w:rsid w:val="001A5085"/>
    <w:rsid w:val="001C2987"/>
    <w:rsid w:val="001E04B5"/>
    <w:rsid w:val="001F0C7C"/>
    <w:rsid w:val="00206CB8"/>
    <w:rsid w:val="002130B0"/>
    <w:rsid w:val="00225650"/>
    <w:rsid w:val="0028520B"/>
    <w:rsid w:val="00296018"/>
    <w:rsid w:val="002B5A0B"/>
    <w:rsid w:val="002F2D23"/>
    <w:rsid w:val="00314D9C"/>
    <w:rsid w:val="00315605"/>
    <w:rsid w:val="003243AA"/>
    <w:rsid w:val="00355305"/>
    <w:rsid w:val="00392FF2"/>
    <w:rsid w:val="003B1F7D"/>
    <w:rsid w:val="003D473F"/>
    <w:rsid w:val="004029B4"/>
    <w:rsid w:val="00403789"/>
    <w:rsid w:val="004078E0"/>
    <w:rsid w:val="004173AD"/>
    <w:rsid w:val="004604D0"/>
    <w:rsid w:val="00465CBE"/>
    <w:rsid w:val="00473011"/>
    <w:rsid w:val="004733EA"/>
    <w:rsid w:val="00480118"/>
    <w:rsid w:val="00491D6D"/>
    <w:rsid w:val="004A0329"/>
    <w:rsid w:val="004A51B9"/>
    <w:rsid w:val="004A5C1E"/>
    <w:rsid w:val="004F2DF2"/>
    <w:rsid w:val="00542BEE"/>
    <w:rsid w:val="005542B9"/>
    <w:rsid w:val="00570BB4"/>
    <w:rsid w:val="005723C0"/>
    <w:rsid w:val="00581807"/>
    <w:rsid w:val="005C3470"/>
    <w:rsid w:val="005D6786"/>
    <w:rsid w:val="005D7E5D"/>
    <w:rsid w:val="005F6468"/>
    <w:rsid w:val="005F74AA"/>
    <w:rsid w:val="006113DE"/>
    <w:rsid w:val="0061340C"/>
    <w:rsid w:val="00617519"/>
    <w:rsid w:val="00661EB6"/>
    <w:rsid w:val="00696723"/>
    <w:rsid w:val="006B5606"/>
    <w:rsid w:val="006D2B72"/>
    <w:rsid w:val="006F020C"/>
    <w:rsid w:val="006F61BC"/>
    <w:rsid w:val="007174EC"/>
    <w:rsid w:val="00757608"/>
    <w:rsid w:val="007748CF"/>
    <w:rsid w:val="00784F7D"/>
    <w:rsid w:val="007B7A47"/>
    <w:rsid w:val="007C07F7"/>
    <w:rsid w:val="007D09AE"/>
    <w:rsid w:val="007F5721"/>
    <w:rsid w:val="007F77F4"/>
    <w:rsid w:val="008076F7"/>
    <w:rsid w:val="00827AA6"/>
    <w:rsid w:val="00832115"/>
    <w:rsid w:val="00835FF9"/>
    <w:rsid w:val="00870081"/>
    <w:rsid w:val="00874F11"/>
    <w:rsid w:val="00877152"/>
    <w:rsid w:val="008F12EB"/>
    <w:rsid w:val="008F4814"/>
    <w:rsid w:val="009057D8"/>
    <w:rsid w:val="00922777"/>
    <w:rsid w:val="009563F4"/>
    <w:rsid w:val="009617CD"/>
    <w:rsid w:val="00972CD4"/>
    <w:rsid w:val="0098084D"/>
    <w:rsid w:val="00983949"/>
    <w:rsid w:val="00983C3E"/>
    <w:rsid w:val="00984B39"/>
    <w:rsid w:val="00992AC4"/>
    <w:rsid w:val="0099382B"/>
    <w:rsid w:val="00994118"/>
    <w:rsid w:val="009B00E8"/>
    <w:rsid w:val="00A468B9"/>
    <w:rsid w:val="00A719AC"/>
    <w:rsid w:val="00A87C80"/>
    <w:rsid w:val="00AB25C2"/>
    <w:rsid w:val="00AE646E"/>
    <w:rsid w:val="00B002E9"/>
    <w:rsid w:val="00B15718"/>
    <w:rsid w:val="00B2195F"/>
    <w:rsid w:val="00B25500"/>
    <w:rsid w:val="00B41CE4"/>
    <w:rsid w:val="00B50720"/>
    <w:rsid w:val="00B5347D"/>
    <w:rsid w:val="00B64B80"/>
    <w:rsid w:val="00C0029B"/>
    <w:rsid w:val="00C32E2B"/>
    <w:rsid w:val="00C41BA3"/>
    <w:rsid w:val="00C840DD"/>
    <w:rsid w:val="00CB00BB"/>
    <w:rsid w:val="00CC4588"/>
    <w:rsid w:val="00CF5711"/>
    <w:rsid w:val="00D04D93"/>
    <w:rsid w:val="00D44118"/>
    <w:rsid w:val="00D96815"/>
    <w:rsid w:val="00DA6F54"/>
    <w:rsid w:val="00DD20C3"/>
    <w:rsid w:val="00E15C4B"/>
    <w:rsid w:val="00E34DBC"/>
    <w:rsid w:val="00E76703"/>
    <w:rsid w:val="00E93A65"/>
    <w:rsid w:val="00EC1A1A"/>
    <w:rsid w:val="00EC5A67"/>
    <w:rsid w:val="00F03AB6"/>
    <w:rsid w:val="00F25B10"/>
    <w:rsid w:val="00F33E4F"/>
    <w:rsid w:val="00F655FA"/>
    <w:rsid w:val="00F74929"/>
    <w:rsid w:val="00F77A5B"/>
    <w:rsid w:val="00F847BC"/>
    <w:rsid w:val="00FA5E00"/>
    <w:rsid w:val="00FD1CB1"/>
    <w:rsid w:val="00FD5BCA"/>
    <w:rsid w:val="00FE027F"/>
    <w:rsid w:val="00FE54E5"/>
    <w:rsid w:val="00FE59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37960"/>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16841fc-e166-4759-8b80-df1e1b366916" ContentTypeId="0x0101" PreviousValue="false" LastSyncTimeStamp="2023-03-23T14:59:08.627Z"/>
</file>

<file path=customXml/item2.xml><?xml version="1.0" encoding="utf-8"?>
<ct:contentTypeSchema xmlns:ct="http://schemas.microsoft.com/office/2006/metadata/contentType" xmlns:ma="http://schemas.microsoft.com/office/2006/metadata/properties/metaAttributes" ct:_="" ma:_="" ma:contentTypeName="Document" ma:contentTypeID="0x01010032BDAF191B010F43B22DE634A0085078" ma:contentTypeVersion="3" ma:contentTypeDescription="Create a new document." ma:contentTypeScope="" ma:versionID="b86b468d9a69a43e287cbba40fe9a885">
  <xsd:schema xmlns:xsd="http://www.w3.org/2001/XMLSchema" xmlns:xs="http://www.w3.org/2001/XMLSchema" xmlns:p="http://schemas.microsoft.com/office/2006/metadata/properties" xmlns:ns2="cc3cd361-1cb1-475b-aa99-52f942750a8c" targetNamespace="http://schemas.microsoft.com/office/2006/metadata/properties" ma:root="true" ma:fieldsID="a9eec31d2364207b872a2fe1913be975" ns2:_="">
    <xsd:import namespace="cc3cd361-1cb1-475b-aa99-52f942750a8c"/>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3cd361-1cb1-475b-aa99-52f942750a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ADF29C-56A6-48EA-B8E9-130D48F284B5}">
  <ds:schemaRefs>
    <ds:schemaRef ds:uri="Microsoft.SharePoint.Taxonomy.ContentTypeSync"/>
  </ds:schemaRefs>
</ds:datastoreItem>
</file>

<file path=customXml/itemProps2.xml><?xml version="1.0" encoding="utf-8"?>
<ds:datastoreItem xmlns:ds="http://schemas.openxmlformats.org/officeDocument/2006/customXml" ds:itemID="{B0628525-BEA1-4789-8747-ADF46CC9FD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3cd361-1cb1-475b-aa99-52f942750a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03A525-5085-47EE-BAE2-7D0E7F9B2381}">
  <ds:schemaRefs>
    <ds:schemaRef ds:uri="http://schemas.openxmlformats.org/officeDocument/2006/bibliography"/>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6.xml><?xml version="1.0" encoding="utf-8"?>
<ds:datastoreItem xmlns:ds="http://schemas.openxmlformats.org/officeDocument/2006/customXml" ds:itemID="{5DFF32DD-877D-40BE-8633-700054D9097C}">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5</TotalTime>
  <Pages>3</Pages>
  <Words>294</Words>
  <Characters>1519</Characters>
  <Application>Microsoft Office Word</Application>
  <DocSecurity>0</DocSecurity>
  <Lines>26</Lines>
  <Paragraphs>17</Paragraphs>
  <ScaleCrop>false</ScaleCrop>
  <HeadingPairs>
    <vt:vector size="10" baseType="variant">
      <vt:variant>
        <vt:lpstr>Title</vt:lpstr>
      </vt:variant>
      <vt:variant>
        <vt:i4>1</vt:i4>
      </vt:variant>
      <vt:variant>
        <vt:lpstr>タイトル</vt:lpstr>
      </vt:variant>
      <vt:variant>
        <vt:i4>1</vt:i4>
      </vt:variant>
      <vt:variant>
        <vt:lpstr>Titel</vt:lpstr>
      </vt:variant>
      <vt:variant>
        <vt:i4>1</vt:i4>
      </vt:variant>
      <vt:variant>
        <vt:lpstr>Titre</vt:lpstr>
      </vt:variant>
      <vt:variant>
        <vt:i4>1</vt:i4>
      </vt:variant>
      <vt:variant>
        <vt:lpstr>Título</vt:lpstr>
      </vt:variant>
      <vt:variant>
        <vt:i4>1</vt:i4>
      </vt:variant>
    </vt:vector>
  </HeadingPairs>
  <TitlesOfParts>
    <vt:vector size="5" baseType="lpstr">
      <vt:lpstr>NSWI05 Doc017 LS to 3GPP SA2 SA5 on enfocement of max number per slice</vt:lpstr>
      <vt:lpstr>NSWI05 Doc017 LS to 3GPP SA2 SA5 on enfocement of max number per slice</vt:lpstr>
      <vt:lpstr>LS to 3GPP CT4 and SA2 on synch of profiles in 5GC</vt:lpstr>
      <vt:lpstr>LS from PSMC to 3GPP on S8HR</vt:lpstr>
      <vt:lpstr>LS to TDS re Call Reference in NRTRDE</vt:lpstr>
    </vt:vector>
  </TitlesOfParts>
  <Company>Ericsson</Company>
  <LinksUpToDate>false</LinksUpToDate>
  <CharactersWithSpaces>1796</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Network Initiated IMS Data Channel</dc:title>
  <dc:subject/>
  <dc:creator>23.122_CR1197_(Rel-18)_PLMNsel_NS</dc:creator>
  <cp:keywords/>
  <cp:lastModifiedBy>xingtq@chinaunicom.cn Changes</cp:lastModifiedBy>
  <cp:revision>4</cp:revision>
  <cp:lastPrinted>2006-09-14T16:39:00Z</cp:lastPrinted>
  <dcterms:created xsi:type="dcterms:W3CDTF">2023-12-20T13:04:00Z</dcterms:created>
  <dcterms:modified xsi:type="dcterms:W3CDTF">2024-02-07T11:03:00Z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0x01010032BDAF191B010F43B22DE634A0085078</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3189eb5f-285f-4147-9bae-4f1f1cfc8129</vt:lpwstr>
  </property>
  <property fmtid="{D5CDD505-2E9C-101B-9397-08002B2CF9AE}" pid="16" name="_2015_ms_pID_725343">
    <vt:lpwstr>(3)6ExGxeC73SlRKp60bqp1hcu4QxVBexpXEB4XgHvzTHWAgq4J8iYtBvz2Uay4tGLnX6BEOAOm
WJpwZnGMkv3vzRVhD3Gz2FZyF2EB5wbUHEMpstX2GM8aXM/onm0XVQIPUOGCNayeqZhfvu5n
xbOxKWenbFM7c1CoS99eB6BouK6kClcG98d5dy+cRMiTvMx9CRsoJHxCq96XBg2eCDMShYbL
Uah9kFipWO66/2Dv7+</vt:lpwstr>
  </property>
  <property fmtid="{D5CDD505-2E9C-101B-9397-08002B2CF9AE}" pid="17" name="_2015_ms_pID_7253431">
    <vt:lpwstr>fdfT953NcssLaGotyATZTIBJdLm9UNSam2JRWcFw0v2gTlBncNZzIl
EuyPh7ZcIeTg7L7YHYR2hQNNkeUeTixw6SFcz/J+fuHDqEVgrYd5fHg+G2isxCV6kEfZUna4
EdVF0SLmqRZlhM4qVweRDcWN6PQ6IFTORqPdPs51GQ+L/9Jt18g9CwsjNXW7MfO9i3xcg/LA
zh/Eo/p3BVP0TSnS1cE5SsvJjnnmLFxXCzor</vt:lpwstr>
  </property>
  <property fmtid="{D5CDD505-2E9C-101B-9397-08002B2CF9AE}" pid="18" name="_2015_ms_pID_7253432">
    <vt:lpwstr>o5Id8gR6UUpVeC9iWAmOIJI=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1661583375</vt:lpwstr>
  </property>
</Properties>
</file>